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54FA2" w14:textId="038E4E95" w:rsidR="004C5AE3" w:rsidRDefault="005321EB" w:rsidP="00773CF4">
      <w:r>
        <w:rPr>
          <w:noProof/>
        </w:rPr>
        <mc:AlternateContent>
          <mc:Choice Requires="wps">
            <w:drawing>
              <wp:anchor distT="0" distB="215900" distL="114300" distR="114300" simplePos="0" relativeHeight="251657215" behindDoc="0" locked="0" layoutInCell="1" allowOverlap="1" wp14:anchorId="3BACB0D0" wp14:editId="12161A67">
                <wp:simplePos x="0" y="0"/>
                <wp:positionH relativeFrom="column">
                  <wp:posOffset>-34787</wp:posOffset>
                </wp:positionH>
                <wp:positionV relativeFrom="page">
                  <wp:posOffset>1484133</wp:posOffset>
                </wp:positionV>
                <wp:extent cx="6400800" cy="1748790"/>
                <wp:effectExtent l="0" t="0" r="0" b="3810"/>
                <wp:wrapTopAndBottom/>
                <wp:docPr id="1870840436" name="Rounded Rectangle 8"/>
                <wp:cNvGraphicFramePr/>
                <a:graphic xmlns:a="http://schemas.openxmlformats.org/drawingml/2006/main">
                  <a:graphicData uri="http://schemas.microsoft.com/office/word/2010/wordprocessingShape">
                    <wps:wsp>
                      <wps:cNvSpPr/>
                      <wps:spPr>
                        <a:xfrm>
                          <a:off x="0" y="0"/>
                          <a:ext cx="6400800" cy="1748790"/>
                        </a:xfrm>
                        <a:prstGeom prst="roundRect">
                          <a:avLst>
                            <a:gd name="adj" fmla="val 2842"/>
                          </a:avLst>
                        </a:prstGeom>
                        <a:solidFill>
                          <a:srgbClr val="6D436E"/>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4802620" w14:textId="77777777" w:rsidR="005321EB" w:rsidRPr="00AC00B0" w:rsidRDefault="005321EB" w:rsidP="005321EB">
                            <w:pPr>
                              <w:pStyle w:val="Heading9"/>
                              <w:rPr>
                                <w:color w:val="FFFFFF" w:themeColor="background1"/>
                              </w:rPr>
                            </w:pPr>
                            <w:r w:rsidRPr="00AC00B0">
                              <w:rPr>
                                <w:color w:val="FFFFFF" w:themeColor="background1"/>
                              </w:rPr>
                              <w:t xml:space="preserve">Intergenerational worship helps foster healthy faith communities and individual faith development. This segment is an opportunity for all members of your church to learn and grow together. </w:t>
                            </w:r>
                          </w:p>
                          <w:p w14:paraId="63436CA5" w14:textId="77777777" w:rsidR="005321EB" w:rsidRPr="00AC00B0" w:rsidRDefault="005321EB" w:rsidP="005321EB">
                            <w:pPr>
                              <w:pStyle w:val="Heading5"/>
                              <w:rPr>
                                <w:color w:val="FFFFFF" w:themeColor="background1"/>
                                <w:sz w:val="20"/>
                                <w:szCs w:val="20"/>
                              </w:rPr>
                            </w:pPr>
                            <w:r w:rsidRPr="00AC00B0">
                              <w:rPr>
                                <w:color w:val="FFFFFF" w:themeColor="background1"/>
                                <w:sz w:val="20"/>
                                <w:szCs w:val="20"/>
                              </w:rPr>
                              <w:t>To maximise impact:</w:t>
                            </w:r>
                          </w:p>
                          <w:p w14:paraId="2CABD9AC" w14:textId="77777777" w:rsidR="005321EB" w:rsidRPr="00724E61" w:rsidRDefault="005321EB" w:rsidP="005321EB">
                            <w:pPr>
                              <w:pStyle w:val="ListParagraph"/>
                              <w:rPr>
                                <w:color w:val="FFFFFF" w:themeColor="background1"/>
                                <w:sz w:val="20"/>
                                <w:szCs w:val="20"/>
                              </w:rPr>
                            </w:pPr>
                            <w:r w:rsidRPr="00724E61">
                              <w:rPr>
                                <w:color w:val="FFFFFF" w:themeColor="background1"/>
                                <w:sz w:val="20"/>
                                <w:szCs w:val="20"/>
                              </w:rPr>
                              <w:t>Choose volunteers/participants from different generations</w:t>
                            </w:r>
                          </w:p>
                          <w:p w14:paraId="57CA6C42" w14:textId="77777777" w:rsidR="005321EB" w:rsidRPr="00724E61" w:rsidRDefault="005321EB" w:rsidP="005321EB">
                            <w:pPr>
                              <w:pStyle w:val="ListParagraph"/>
                              <w:rPr>
                                <w:color w:val="FFFFFF" w:themeColor="background1"/>
                                <w:sz w:val="20"/>
                                <w:szCs w:val="20"/>
                              </w:rPr>
                            </w:pPr>
                            <w:r w:rsidRPr="00724E61">
                              <w:rPr>
                                <w:color w:val="FFFFFF" w:themeColor="background1"/>
                                <w:sz w:val="20"/>
                                <w:szCs w:val="20"/>
                              </w:rPr>
                              <w:t>Ask everyone to participate in discussions</w:t>
                            </w:r>
                          </w:p>
                          <w:p w14:paraId="0BA7F27A" w14:textId="77777777" w:rsidR="005321EB" w:rsidRPr="00724E61" w:rsidRDefault="005321EB" w:rsidP="005321EB">
                            <w:pPr>
                              <w:pStyle w:val="ListParagraph"/>
                              <w:rPr>
                                <w:color w:val="FFFFFF" w:themeColor="background1"/>
                                <w:sz w:val="20"/>
                                <w:szCs w:val="20"/>
                              </w:rPr>
                            </w:pPr>
                            <w:r w:rsidRPr="00724E61">
                              <w:rPr>
                                <w:color w:val="FFFFFF" w:themeColor="background1"/>
                                <w:sz w:val="20"/>
                                <w:szCs w:val="20"/>
                              </w:rPr>
                              <w:t>Involve everyone in interactive activities</w:t>
                            </w:r>
                          </w:p>
                        </w:txbxContent>
                      </wps:txbx>
                      <wps:bodyPr rot="0" spcFirstLastPara="0" vertOverflow="overflow" horzOverflow="overflow" vert="horz" wrap="square" lIns="216000" tIns="144000" rIns="21600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ACB0D0" id="Rounded Rectangle 8" o:spid="_x0000_s1026" style="position:absolute;margin-left:-2.75pt;margin-top:116.85pt;width:7in;height:137.7pt;z-index:251657215;visibility:visible;mso-wrap-style:square;mso-width-percent:0;mso-height-percent:0;mso-wrap-distance-left:9pt;mso-wrap-distance-top:0;mso-wrap-distance-right:9pt;mso-wrap-distance-bottom:17pt;mso-position-horizontal:absolute;mso-position-horizontal-relative:text;mso-position-vertical:absolute;mso-position-vertical-relative:page;mso-width-percent:0;mso-height-percent:0;mso-width-relative:margin;mso-height-relative:margin;v-text-anchor:top" arcsize="186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" fillcolor="#6d436e" stroked="f" strokeweight="1pt">
                <v:stroke joinstyle="miter"/>
                <v:textbox inset="6mm,4mm,6mm,3mm">
                  <w:txbxContent>
                    <w:p w14:paraId="24802620" w14:textId="77777777" w:rsidR="005321EB" w:rsidRPr="00AC00B0" w:rsidRDefault="005321EB" w:rsidP="005321EB">
                      <w:pPr>
                        <w:pStyle w:val="Heading9"/>
                        <w:rPr>
                          <w:color w:val="FFFFFF" w:themeColor="background1"/>
                        </w:rPr>
                      </w:pPr>
                      <w:r w:rsidRPr="00AC00B0">
                        <w:rPr>
                          <w:color w:val="FFFFFF" w:themeColor="background1"/>
                        </w:rPr>
                        <w:t xml:space="preserve">Intergenerational worship helps foster healthy faith communities and individual faith development. This segment is an opportunity for all members of your church to learn and grow together. </w:t>
                      </w:r>
                    </w:p>
                    <w:p w14:paraId="63436CA5" w14:textId="77777777" w:rsidR="005321EB" w:rsidRPr="00AC00B0" w:rsidRDefault="005321EB" w:rsidP="005321EB">
                      <w:pPr>
                        <w:pStyle w:val="Heading5"/>
                        <w:rPr>
                          <w:color w:val="FFFFFF" w:themeColor="background1"/>
                          <w:sz w:val="20"/>
                          <w:szCs w:val="20"/>
                        </w:rPr>
                      </w:pPr>
                      <w:r w:rsidRPr="00AC00B0">
                        <w:rPr>
                          <w:color w:val="FFFFFF" w:themeColor="background1"/>
                          <w:sz w:val="20"/>
                          <w:szCs w:val="20"/>
                        </w:rPr>
                        <w:t>To maximise impact:</w:t>
                      </w:r>
                    </w:p>
                    <w:p w14:paraId="2CABD9AC" w14:textId="77777777" w:rsidR="005321EB" w:rsidRPr="00724E61" w:rsidRDefault="005321EB" w:rsidP="005321EB">
                      <w:pPr>
                        <w:pStyle w:val="ListParagraph"/>
                        <w:rPr>
                          <w:color w:val="FFFFFF" w:themeColor="background1"/>
                          <w:sz w:val="20"/>
                          <w:szCs w:val="20"/>
                        </w:rPr>
                      </w:pPr>
                      <w:r w:rsidRPr="00724E61">
                        <w:rPr>
                          <w:color w:val="FFFFFF" w:themeColor="background1"/>
                          <w:sz w:val="20"/>
                          <w:szCs w:val="20"/>
                        </w:rPr>
                        <w:t>Choose volunteers/participants from different generations</w:t>
                      </w:r>
                    </w:p>
                    <w:p w14:paraId="57CA6C42" w14:textId="77777777" w:rsidR="005321EB" w:rsidRPr="00724E61" w:rsidRDefault="005321EB" w:rsidP="005321EB">
                      <w:pPr>
                        <w:pStyle w:val="ListParagraph"/>
                        <w:rPr>
                          <w:color w:val="FFFFFF" w:themeColor="background1"/>
                          <w:sz w:val="20"/>
                          <w:szCs w:val="20"/>
                        </w:rPr>
                      </w:pPr>
                      <w:r w:rsidRPr="00724E61">
                        <w:rPr>
                          <w:color w:val="FFFFFF" w:themeColor="background1"/>
                          <w:sz w:val="20"/>
                          <w:szCs w:val="20"/>
                        </w:rPr>
                        <w:t>Ask everyone to participate in discussions</w:t>
                      </w:r>
                    </w:p>
                    <w:p w14:paraId="0BA7F27A" w14:textId="77777777" w:rsidR="005321EB" w:rsidRPr="00724E61" w:rsidRDefault="005321EB" w:rsidP="005321EB">
                      <w:pPr>
                        <w:pStyle w:val="ListParagraph"/>
                        <w:rPr>
                          <w:color w:val="FFFFFF" w:themeColor="background1"/>
                          <w:sz w:val="20"/>
                          <w:szCs w:val="20"/>
                        </w:rPr>
                      </w:pPr>
                      <w:r w:rsidRPr="00724E61">
                        <w:rPr>
                          <w:color w:val="FFFFFF" w:themeColor="background1"/>
                          <w:sz w:val="20"/>
                          <w:szCs w:val="20"/>
                        </w:rPr>
                        <w:t>Involve everyone in interactive activities</w:t>
                      </w:r>
                    </w:p>
                  </w:txbxContent>
                </v:textbox>
                <w10:wrap type="topAndBottom" anchory="page"/>
              </v:roundrect>
            </w:pict>
          </mc:Fallback>
        </mc:AlternateContent>
      </w:r>
      <w:r w:rsidR="00F61395">
        <w:rPr>
          <w:noProof/>
        </w:rPr>
        <w:drawing>
          <wp:inline distT="0" distB="0" distL="0" distR="0" wp14:anchorId="4D06BC19" wp14:editId="056951B2">
            <wp:extent cx="6361044" cy="130040"/>
            <wp:effectExtent l="0" t="0" r="0" b="0"/>
            <wp:docPr id="1361209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9523" name="Picture 1361209523"/>
                    <pic:cNvPicPr/>
                  </pic:nvPicPr>
                  <pic:blipFill rotWithShape="1">
                    <a:blip r:embed="rId11" cstate="print">
                      <a:extLst>
                        <a:ext uri="{28A0092B-C50C-407E-A947-70E740481C1C}">
                          <a14:useLocalDpi xmlns:a14="http://schemas.microsoft.com/office/drawing/2010/main" val="0"/>
                        </a:ext>
                      </a:extLst>
                    </a:blip>
                    <a:srcRect l="13910" t="2" r="18785" b="-107059"/>
                    <a:stretch/>
                  </pic:blipFill>
                  <pic:spPr bwMode="auto">
                    <a:xfrm>
                      <a:off x="0" y="0"/>
                      <a:ext cx="6413881" cy="131120"/>
                    </a:xfrm>
                    <a:prstGeom prst="rect">
                      <a:avLst/>
                    </a:prstGeom>
                    <a:ln>
                      <a:noFill/>
                    </a:ln>
                    <a:extLst>
                      <a:ext uri="{53640926-AAD7-44D8-BBD7-CCE9431645EC}">
                        <a14:shadowObscured xmlns:a14="http://schemas.microsoft.com/office/drawing/2010/main"/>
                      </a:ext>
                    </a:extLst>
                  </pic:spPr>
                </pic:pic>
              </a:graphicData>
            </a:graphic>
          </wp:inline>
        </w:drawing>
      </w:r>
    </w:p>
    <w:p w14:paraId="3D6748B6" w14:textId="59CDCF02" w:rsidR="00A26FD4" w:rsidRDefault="00C77CC3" w:rsidP="00970689">
      <w:pPr>
        <w:pStyle w:val="Heading1"/>
      </w:pPr>
      <w:r w:rsidRPr="00C77CC3">
        <w:t>Option 1: Follow the leader</w:t>
      </w:r>
    </w:p>
    <w:p w14:paraId="130F3391" w14:textId="4CBF3155"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 xml:space="preserve">Play a game of Follow the Leader. </w:t>
      </w:r>
    </w:p>
    <w:p w14:paraId="4939EC62" w14:textId="77777777" w:rsidR="00991AF7" w:rsidRPr="00B92626" w:rsidRDefault="00991AF7" w:rsidP="00B92626">
      <w:pPr>
        <w:pStyle w:val="Heading5"/>
      </w:pPr>
      <w:r w:rsidRPr="00991AF7">
        <w:rPr>
          <w:rFonts w:eastAsia="Calibri"/>
        </w:rPr>
        <w:t xml:space="preserve">Did you know that we </w:t>
      </w:r>
      <w:r w:rsidRPr="00B92626">
        <w:t>make more than 30,000 decisions a day?!</w:t>
      </w:r>
    </w:p>
    <w:p w14:paraId="633E6E49" w14:textId="723511F2" w:rsidR="00991AF7" w:rsidRPr="00B92626" w:rsidRDefault="00991AF7" w:rsidP="00B92626">
      <w:pPr>
        <w:pStyle w:val="Heading5"/>
      </w:pPr>
      <w:r w:rsidRPr="00B92626">
        <w:t>We make decisions about little things like what time to get out of bed, what to wear and what to eat. We make bigger decisions too, like who to trust, what subjects to study at school and where to live.</w:t>
      </w:r>
    </w:p>
    <w:p w14:paraId="1325B65E" w14:textId="42CB716C" w:rsidR="00991AF7" w:rsidRPr="00B92626" w:rsidRDefault="00991AF7" w:rsidP="00B92626">
      <w:pPr>
        <w:pStyle w:val="Heading5"/>
      </w:pPr>
      <w:r w:rsidRPr="00B92626">
        <w:t xml:space="preserve">Sometimes, decisions are hard to make. It can be difficult to know what to do and how to live. </w:t>
      </w:r>
    </w:p>
    <w:p w14:paraId="1A72D6FC" w14:textId="5B4AE9E8" w:rsidR="00991AF7" w:rsidRPr="00B92626" w:rsidRDefault="00991AF7" w:rsidP="00B92626">
      <w:pPr>
        <w:pStyle w:val="Heading5"/>
      </w:pPr>
      <w:r w:rsidRPr="00B92626">
        <w:t>Raise your hand if you have ever had a tough decision to make!</w:t>
      </w:r>
    </w:p>
    <w:p w14:paraId="3370D39B" w14:textId="52CB43B9" w:rsidR="00991AF7" w:rsidRPr="00B92626" w:rsidRDefault="00991AF7" w:rsidP="00B92626">
      <w:pPr>
        <w:pStyle w:val="Heading5"/>
      </w:pPr>
      <w:r w:rsidRPr="00B92626">
        <w:t xml:space="preserve">We need someone to lead us. </w:t>
      </w:r>
    </w:p>
    <w:p w14:paraId="6ECD2F1D" w14:textId="204E21C3" w:rsidR="00991AF7" w:rsidRPr="00B92626" w:rsidRDefault="00991AF7" w:rsidP="00B92626">
      <w:pPr>
        <w:pStyle w:val="Heading5"/>
      </w:pPr>
      <w:r w:rsidRPr="00B92626">
        <w:t xml:space="preserve">In the Bible, it says that the Holy Spirit will lead us.  </w:t>
      </w:r>
    </w:p>
    <w:p w14:paraId="50954CDE" w14:textId="77777777" w:rsidR="00991AF7" w:rsidRPr="00B92626" w:rsidRDefault="00991AF7" w:rsidP="00B92626">
      <w:pPr>
        <w:pStyle w:val="Heading5"/>
      </w:pPr>
      <w:r w:rsidRPr="00B92626">
        <w:t>In John 14, Jesus was talking to his friends about the Holy Spirit. He said:</w:t>
      </w:r>
    </w:p>
    <w:p w14:paraId="0AB2B8B1" w14:textId="77777777" w:rsidR="00991AF7" w:rsidRPr="00554268" w:rsidRDefault="00991AF7" w:rsidP="00B92626">
      <w:pPr>
        <w:pStyle w:val="ListParagraph"/>
        <w:rPr>
          <w:rStyle w:val="Strong"/>
          <w:i/>
          <w:iCs/>
        </w:rPr>
      </w:pPr>
      <w:r w:rsidRPr="00554268">
        <w:rPr>
          <w:rStyle w:val="Strong"/>
          <w:i/>
          <w:iCs/>
        </w:rPr>
        <w:t>The Holy Spirit will help you (v16)</w:t>
      </w:r>
    </w:p>
    <w:p w14:paraId="05642231" w14:textId="77777777" w:rsidR="00991AF7" w:rsidRPr="00554268" w:rsidRDefault="00991AF7" w:rsidP="00B92626">
      <w:pPr>
        <w:pStyle w:val="ListParagraph"/>
        <w:rPr>
          <w:rStyle w:val="Strong"/>
          <w:i/>
          <w:iCs/>
        </w:rPr>
      </w:pPr>
      <w:r w:rsidRPr="00554268">
        <w:rPr>
          <w:rStyle w:val="Strong"/>
          <w:i/>
          <w:iCs/>
        </w:rPr>
        <w:t xml:space="preserve">The Spirit will show you what is true (v17) </w:t>
      </w:r>
    </w:p>
    <w:p w14:paraId="00C03025" w14:textId="77777777" w:rsidR="00554268" w:rsidRPr="00554268" w:rsidRDefault="00991AF7" w:rsidP="00B92626">
      <w:pPr>
        <w:pStyle w:val="ListParagraph"/>
        <w:rPr>
          <w:rStyle w:val="Strong"/>
          <w:i/>
          <w:iCs/>
        </w:rPr>
      </w:pPr>
      <w:r w:rsidRPr="00554268">
        <w:rPr>
          <w:rStyle w:val="Strong"/>
          <w:i/>
          <w:iCs/>
        </w:rPr>
        <w:t>The Spirit will always be with you (v17)</w:t>
      </w:r>
    </w:p>
    <w:p w14:paraId="6C52A8E4" w14:textId="4D9A670B" w:rsidR="00991AF7" w:rsidRPr="00554268" w:rsidRDefault="00991AF7" w:rsidP="00B92626">
      <w:pPr>
        <w:pStyle w:val="ListParagraph"/>
        <w:rPr>
          <w:b/>
          <w:bCs/>
          <w:i/>
          <w:iCs/>
          <w:color w:val="223279"/>
        </w:rPr>
      </w:pPr>
      <w:r w:rsidRPr="00554268">
        <w:rPr>
          <w:rStyle w:val="Strong"/>
          <w:i/>
          <w:iCs/>
        </w:rPr>
        <w:t>The Spirit will teach you everything and will remind you how to live Jesus-centred lives (v26)</w:t>
      </w:r>
    </w:p>
    <w:p w14:paraId="63CEAAB0" w14:textId="2AF33004" w:rsidR="00991AF7" w:rsidRPr="00B92626" w:rsidRDefault="00991AF7" w:rsidP="00B92626">
      <w:pPr>
        <w:pStyle w:val="Heading5"/>
      </w:pPr>
      <w:r w:rsidRPr="00B92626">
        <w:lastRenderedPageBreak/>
        <w:t xml:space="preserve">That’s good news, isn’t it? We might face hard decisions, but we are not alone. The Holy Spirit is with us and wants to help us, lead us, gives us wisdom and teach us. </w:t>
      </w:r>
    </w:p>
    <w:p w14:paraId="171DB3FC" w14:textId="6A07CEEB" w:rsidR="00991AF7" w:rsidRPr="00B92626" w:rsidRDefault="00991AF7" w:rsidP="00B92626">
      <w:pPr>
        <w:pStyle w:val="Heading5"/>
      </w:pPr>
      <w:r w:rsidRPr="00B92626">
        <w:t>Think for a moment about something you need help with this week. Quietly pray and ask the Holy Spirit to lead you.</w:t>
      </w:r>
    </w:p>
    <w:p w14:paraId="1E65313D" w14:textId="0ECF2965"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Ask everyone to repeat each line of this verse after you as a prayer.</w:t>
      </w:r>
    </w:p>
    <w:p w14:paraId="1CA4685F" w14:textId="4970837C" w:rsidR="00991AF7" w:rsidRDefault="00991AF7" w:rsidP="00991AF7">
      <w:pPr>
        <w:pStyle w:val="Heading5"/>
      </w:pPr>
      <w:r w:rsidRPr="00991AF7">
        <w:rPr>
          <w:rFonts w:eastAsia="Calibri"/>
        </w:rPr>
        <w:t xml:space="preserve">You are </w:t>
      </w:r>
      <w:r w:rsidRPr="00554268">
        <w:t xml:space="preserve">my God. </w:t>
      </w:r>
      <w:r w:rsidR="00554268">
        <w:br/>
      </w:r>
      <w:r w:rsidRPr="00554268">
        <w:t>Show me what you want me to do,</w:t>
      </w:r>
      <w:r w:rsidR="00554268">
        <w:br/>
      </w:r>
      <w:r w:rsidRPr="00554268">
        <w:t>and let your gentle Spirit</w:t>
      </w:r>
      <w:r w:rsidR="00554268">
        <w:br/>
      </w:r>
      <w:r w:rsidRPr="00554268">
        <w:t>lead me in the right path. (Psalm 143:10)</w:t>
      </w:r>
      <w:r w:rsidR="00554268">
        <w:br/>
      </w:r>
      <w:r w:rsidRPr="00554268">
        <w:t>Amen</w:t>
      </w:r>
    </w:p>
    <w:p w14:paraId="14DC5F95" w14:textId="77777777" w:rsidR="00554268" w:rsidRPr="00554268" w:rsidRDefault="00554268" w:rsidP="00554268"/>
    <w:p w14:paraId="6A44C672" w14:textId="10F3AC55" w:rsidR="00991AF7" w:rsidRPr="00991AF7" w:rsidRDefault="00554268" w:rsidP="00991AF7">
      <w:pPr>
        <w:pStyle w:val="Heading5"/>
        <w:rPr>
          <w:rFonts w:ascii="Avenir Next LT Pro" w:eastAsia="Calibri" w:hAnsi="Avenir Next LT Pro" w:cs="Mangal"/>
          <w:b w:val="0"/>
          <w:i w:val="0"/>
          <w:color w:val="auto"/>
          <w:kern w:val="2"/>
        </w:rPr>
      </w:pPr>
      <w:r>
        <w:rPr>
          <w:noProof/>
        </w:rPr>
        <w:drawing>
          <wp:inline distT="0" distB="0" distL="0" distR="0" wp14:anchorId="6F26F21F" wp14:editId="70645C71">
            <wp:extent cx="6210935" cy="126488"/>
            <wp:effectExtent l="0" t="0" r="0" b="0"/>
            <wp:docPr id="663449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9523" name="Picture 1361209523"/>
                    <pic:cNvPicPr/>
                  </pic:nvPicPr>
                  <pic:blipFill rotWithShape="1">
                    <a:blip r:embed="rId11" cstate="print">
                      <a:extLst>
                        <a:ext uri="{28A0092B-C50C-407E-A947-70E740481C1C}">
                          <a14:useLocalDpi xmlns:a14="http://schemas.microsoft.com/office/drawing/2010/main" val="0"/>
                        </a:ext>
                      </a:extLst>
                    </a:blip>
                    <a:srcRect l="13910" t="2" r="18785" b="-107059"/>
                    <a:stretch/>
                  </pic:blipFill>
                  <pic:spPr bwMode="auto">
                    <a:xfrm>
                      <a:off x="0" y="0"/>
                      <a:ext cx="6210935" cy="126488"/>
                    </a:xfrm>
                    <a:prstGeom prst="rect">
                      <a:avLst/>
                    </a:prstGeom>
                    <a:ln>
                      <a:noFill/>
                    </a:ln>
                    <a:extLst>
                      <a:ext uri="{53640926-AAD7-44D8-BBD7-CCE9431645EC}">
                        <a14:shadowObscured xmlns:a14="http://schemas.microsoft.com/office/drawing/2010/main"/>
                      </a:ext>
                    </a:extLst>
                  </pic:spPr>
                </pic:pic>
              </a:graphicData>
            </a:graphic>
          </wp:inline>
        </w:drawing>
      </w:r>
    </w:p>
    <w:p w14:paraId="3DD7AD77" w14:textId="40AC5F5D" w:rsidR="00991AF7" w:rsidRPr="00554268" w:rsidRDefault="00991AF7" w:rsidP="00554268">
      <w:pPr>
        <w:pStyle w:val="Heading1"/>
        <w:rPr>
          <w:rFonts w:eastAsia="Calibri"/>
        </w:rPr>
      </w:pPr>
      <w:r w:rsidRPr="00991AF7">
        <w:rPr>
          <w:rFonts w:eastAsia="Calibri"/>
        </w:rPr>
        <w:t>Option 2: Blindfolded obstacle course</w:t>
      </w:r>
    </w:p>
    <w:p w14:paraId="5F1C6DC3" w14:textId="4702FCDD"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Set up four simple obstacle courses.</w:t>
      </w:r>
    </w:p>
    <w:p w14:paraId="367E3185" w14:textId="761EC4BF"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Choose four volunteers (explain first that they will be blindfolded for the activity) and ask each of them to choose someone they trust to help them.</w:t>
      </w:r>
    </w:p>
    <w:p w14:paraId="546602CA" w14:textId="6A195223"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 xml:space="preserve">Ask each of the four volunteers to stand at the start of one of the obstacle courses with their helper. Place a blindfold on each of the volunteers. Explain that the helper must lead their volunteer safely through the course. </w:t>
      </w:r>
    </w:p>
    <w:p w14:paraId="755AC9CD" w14:textId="49EEF2D8"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 xml:space="preserve">Divide the congregation into four teams — each cheering on a different volunteer. </w:t>
      </w:r>
    </w:p>
    <w:p w14:paraId="19B1DFD6" w14:textId="5A9C8B47"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The first team to make it safely to the end is the winner.</w:t>
      </w:r>
    </w:p>
    <w:p w14:paraId="57E4E404" w14:textId="77777777"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After the race, ask the volunteers:</w:t>
      </w:r>
    </w:p>
    <w:p w14:paraId="030C4E0A" w14:textId="77777777" w:rsidR="00991AF7" w:rsidRPr="00554268" w:rsidRDefault="00991AF7" w:rsidP="00554268">
      <w:pPr>
        <w:pStyle w:val="ListParagraph"/>
        <w:rPr>
          <w:rStyle w:val="Strong"/>
          <w:i/>
          <w:iCs/>
        </w:rPr>
      </w:pPr>
      <w:r w:rsidRPr="00554268">
        <w:rPr>
          <w:rStyle w:val="Strong"/>
          <w:i/>
          <w:iCs/>
        </w:rPr>
        <w:t xml:space="preserve">How did it feel to have to trust someone to lead you? </w:t>
      </w:r>
    </w:p>
    <w:p w14:paraId="0A1A8E48" w14:textId="77777777" w:rsidR="00991AF7" w:rsidRPr="00554268" w:rsidRDefault="00991AF7" w:rsidP="00554268">
      <w:pPr>
        <w:pStyle w:val="ListParagraph"/>
        <w:rPr>
          <w:rStyle w:val="Strong"/>
          <w:i/>
          <w:iCs/>
        </w:rPr>
      </w:pPr>
      <w:r w:rsidRPr="00554268">
        <w:rPr>
          <w:rStyle w:val="Strong"/>
          <w:i/>
          <w:iCs/>
        </w:rPr>
        <w:lastRenderedPageBreak/>
        <w:t>How would it have been different if your helper was not someone you knew or trusted?</w:t>
      </w:r>
    </w:p>
    <w:p w14:paraId="6CC2814E" w14:textId="6E9D68B3" w:rsidR="00991AF7" w:rsidRPr="00554268" w:rsidRDefault="00991AF7" w:rsidP="00991AF7">
      <w:pPr>
        <w:pStyle w:val="ListParagraph"/>
        <w:rPr>
          <w:b/>
          <w:bCs/>
          <w:i/>
          <w:iCs/>
          <w:color w:val="223279"/>
        </w:rPr>
      </w:pPr>
      <w:r w:rsidRPr="00554268">
        <w:rPr>
          <w:rStyle w:val="Strong"/>
          <w:i/>
          <w:iCs/>
        </w:rPr>
        <w:t xml:space="preserve">How did your helper lead you? For example, did they give verbal instructions, did they take your hand? </w:t>
      </w:r>
    </w:p>
    <w:p w14:paraId="58A9AA43" w14:textId="2411F040" w:rsidR="00991AF7" w:rsidRPr="0089154C" w:rsidRDefault="00991AF7" w:rsidP="0089154C">
      <w:pPr>
        <w:pStyle w:val="Heading5"/>
      </w:pPr>
      <w:r w:rsidRPr="00991AF7">
        <w:rPr>
          <w:rFonts w:eastAsia="Calibri"/>
        </w:rPr>
        <w:t xml:space="preserve">When Jesus was on Earth, he told us a </w:t>
      </w:r>
      <w:r w:rsidRPr="0089154C">
        <w:t>lot of exciting things about the Holy Spirit. We can find lots of these in the Bible, in John 14. Jesus said:</w:t>
      </w:r>
    </w:p>
    <w:p w14:paraId="7FF5B90F" w14:textId="77777777" w:rsidR="00991AF7" w:rsidRPr="0089154C" w:rsidRDefault="00991AF7" w:rsidP="0089154C">
      <w:pPr>
        <w:pStyle w:val="ListParagraph"/>
        <w:rPr>
          <w:rStyle w:val="Strong"/>
          <w:i/>
          <w:iCs/>
        </w:rPr>
      </w:pPr>
      <w:r w:rsidRPr="0089154C">
        <w:rPr>
          <w:rStyle w:val="Strong"/>
          <w:i/>
          <w:iCs/>
        </w:rPr>
        <w:t xml:space="preserve">The Holy Spirit will help you (v16) </w:t>
      </w:r>
    </w:p>
    <w:p w14:paraId="10C963CC" w14:textId="77777777" w:rsidR="00991AF7" w:rsidRPr="0089154C" w:rsidRDefault="00991AF7" w:rsidP="0089154C">
      <w:pPr>
        <w:pStyle w:val="ListParagraph"/>
        <w:rPr>
          <w:rStyle w:val="Strong"/>
          <w:i/>
          <w:iCs/>
        </w:rPr>
      </w:pPr>
      <w:r w:rsidRPr="0089154C">
        <w:rPr>
          <w:rStyle w:val="Strong"/>
          <w:i/>
          <w:iCs/>
        </w:rPr>
        <w:t xml:space="preserve">The Spirit will show you what is true (v17) </w:t>
      </w:r>
    </w:p>
    <w:p w14:paraId="19063971" w14:textId="77777777" w:rsidR="00991AF7" w:rsidRPr="0089154C" w:rsidRDefault="00991AF7" w:rsidP="0089154C">
      <w:pPr>
        <w:pStyle w:val="ListParagraph"/>
        <w:rPr>
          <w:rStyle w:val="Strong"/>
          <w:i/>
          <w:iCs/>
        </w:rPr>
      </w:pPr>
      <w:r w:rsidRPr="0089154C">
        <w:rPr>
          <w:rStyle w:val="Strong"/>
          <w:i/>
          <w:iCs/>
        </w:rPr>
        <w:t>The Spirit will always be with you (v17)</w:t>
      </w:r>
    </w:p>
    <w:p w14:paraId="20D17D3E" w14:textId="7597C77D" w:rsidR="00991AF7" w:rsidRPr="0089154C" w:rsidRDefault="00991AF7" w:rsidP="0089154C">
      <w:pPr>
        <w:pStyle w:val="ListParagraph"/>
        <w:rPr>
          <w:b/>
          <w:bCs/>
          <w:i/>
          <w:iCs/>
          <w:color w:val="223279"/>
        </w:rPr>
      </w:pPr>
      <w:r w:rsidRPr="0089154C">
        <w:rPr>
          <w:rStyle w:val="Strong"/>
          <w:i/>
          <w:iCs/>
        </w:rPr>
        <w:t>The Spirit will teach you everything and will remind you how to live Jesus-centred lives (v26)</w:t>
      </w:r>
    </w:p>
    <w:p w14:paraId="6828C9A9" w14:textId="676564D7" w:rsidR="00991AF7" w:rsidRPr="0089154C" w:rsidRDefault="00991AF7" w:rsidP="0089154C">
      <w:pPr>
        <w:pStyle w:val="Heading5"/>
      </w:pPr>
      <w:r w:rsidRPr="0089154C">
        <w:t>When we invite the Holy Spirit into our hearts, he can come alongside us. He can lead us and show us the right way to go.</w:t>
      </w:r>
    </w:p>
    <w:p w14:paraId="7F2F4C67" w14:textId="16FE695E" w:rsidR="00991AF7" w:rsidRPr="0089154C" w:rsidRDefault="00991AF7" w:rsidP="00991AF7">
      <w:pPr>
        <w:pStyle w:val="Heading5"/>
      </w:pPr>
      <w:r w:rsidRPr="0089154C">
        <w:t xml:space="preserve">Think for a moment about something you need help with this week. Quietly pray and ask the Holy Spirit to lead you.    </w:t>
      </w:r>
    </w:p>
    <w:p w14:paraId="29009B33" w14:textId="275158CC"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Ask everyone to repeat each line of this verse after you as a prayer.</w:t>
      </w:r>
    </w:p>
    <w:p w14:paraId="08939512" w14:textId="156F9225" w:rsidR="00991AF7" w:rsidRDefault="00991AF7" w:rsidP="00991AF7">
      <w:pPr>
        <w:pStyle w:val="Heading5"/>
      </w:pPr>
      <w:r w:rsidRPr="00991AF7">
        <w:rPr>
          <w:rFonts w:eastAsia="Calibri"/>
        </w:rPr>
        <w:t xml:space="preserve">You are </w:t>
      </w:r>
      <w:r w:rsidRPr="0089154C">
        <w:t xml:space="preserve">my God. </w:t>
      </w:r>
      <w:r w:rsidR="0089154C">
        <w:br/>
      </w:r>
      <w:r w:rsidRPr="0089154C">
        <w:t>Show me what you want me to do,</w:t>
      </w:r>
      <w:r w:rsidR="0089154C">
        <w:br/>
      </w:r>
      <w:r w:rsidRPr="0089154C">
        <w:t>and let your gentle Spirit</w:t>
      </w:r>
      <w:r w:rsidR="0089154C">
        <w:br/>
      </w:r>
      <w:r w:rsidRPr="0089154C">
        <w:t>lead me in the right path. (Psalm 143:10)</w:t>
      </w:r>
      <w:r w:rsidR="0089154C">
        <w:br/>
      </w:r>
      <w:r w:rsidRPr="0089154C">
        <w:t>Amen</w:t>
      </w:r>
    </w:p>
    <w:p w14:paraId="470C352E" w14:textId="77777777" w:rsidR="0089154C" w:rsidRPr="0089154C" w:rsidRDefault="0089154C" w:rsidP="0089154C"/>
    <w:p w14:paraId="5AAFD0F8" w14:textId="1BD177BF" w:rsidR="00991AF7" w:rsidRPr="00991AF7" w:rsidRDefault="0089154C" w:rsidP="00991AF7">
      <w:pPr>
        <w:pStyle w:val="Heading5"/>
        <w:rPr>
          <w:rFonts w:ascii="Avenir Next LT Pro" w:eastAsia="Calibri" w:hAnsi="Avenir Next LT Pro" w:cs="Mangal"/>
          <w:b w:val="0"/>
          <w:i w:val="0"/>
          <w:color w:val="auto"/>
          <w:kern w:val="2"/>
        </w:rPr>
      </w:pPr>
      <w:r>
        <w:rPr>
          <w:noProof/>
        </w:rPr>
        <w:drawing>
          <wp:inline distT="0" distB="0" distL="0" distR="0" wp14:anchorId="70FFC623" wp14:editId="411C292C">
            <wp:extent cx="6210935" cy="126488"/>
            <wp:effectExtent l="0" t="0" r="0" b="0"/>
            <wp:docPr id="20316558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9523" name="Picture 1361209523"/>
                    <pic:cNvPicPr/>
                  </pic:nvPicPr>
                  <pic:blipFill rotWithShape="1">
                    <a:blip r:embed="rId11" cstate="print">
                      <a:extLst>
                        <a:ext uri="{28A0092B-C50C-407E-A947-70E740481C1C}">
                          <a14:useLocalDpi xmlns:a14="http://schemas.microsoft.com/office/drawing/2010/main" val="0"/>
                        </a:ext>
                      </a:extLst>
                    </a:blip>
                    <a:srcRect l="13910" t="2" r="18785" b="-107059"/>
                    <a:stretch/>
                  </pic:blipFill>
                  <pic:spPr bwMode="auto">
                    <a:xfrm>
                      <a:off x="0" y="0"/>
                      <a:ext cx="6210935" cy="126488"/>
                    </a:xfrm>
                    <a:prstGeom prst="rect">
                      <a:avLst/>
                    </a:prstGeom>
                    <a:ln>
                      <a:noFill/>
                    </a:ln>
                    <a:extLst>
                      <a:ext uri="{53640926-AAD7-44D8-BBD7-CCE9431645EC}">
                        <a14:shadowObscured xmlns:a14="http://schemas.microsoft.com/office/drawing/2010/main"/>
                      </a:ext>
                    </a:extLst>
                  </pic:spPr>
                </pic:pic>
              </a:graphicData>
            </a:graphic>
          </wp:inline>
        </w:drawing>
      </w:r>
    </w:p>
    <w:p w14:paraId="2453F50F" w14:textId="77777777" w:rsidR="00031DFD" w:rsidRDefault="00031DFD">
      <w:pPr>
        <w:spacing w:after="0" w:line="240" w:lineRule="auto"/>
        <w:rPr>
          <w:rFonts w:cstheme="majorBidi"/>
          <w:b/>
          <w:color w:val="653966"/>
          <w:sz w:val="48"/>
          <w:szCs w:val="32"/>
        </w:rPr>
      </w:pPr>
      <w:r>
        <w:br w:type="page"/>
      </w:r>
    </w:p>
    <w:p w14:paraId="19BE459E" w14:textId="6A06DCDD" w:rsidR="00991AF7" w:rsidRPr="00031DFD" w:rsidRDefault="00991AF7" w:rsidP="00031DFD">
      <w:pPr>
        <w:pStyle w:val="Heading1"/>
        <w:rPr>
          <w:rFonts w:eastAsia="Calibri"/>
        </w:rPr>
      </w:pPr>
      <w:r w:rsidRPr="00991AF7">
        <w:rPr>
          <w:rFonts w:eastAsia="Calibri"/>
        </w:rPr>
        <w:lastRenderedPageBreak/>
        <w:t>Option 3: Ping pong straw race</w:t>
      </w:r>
    </w:p>
    <w:p w14:paraId="0C613D5B" w14:textId="42C429B9"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 xml:space="preserve">Before the meeting, mark out several ‘lanes’ with masking tape and create a start and finish line. </w:t>
      </w:r>
    </w:p>
    <w:p w14:paraId="61264475" w14:textId="5BECA345"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 xml:space="preserve">Choose volunteers from different age groups to participate. </w:t>
      </w:r>
    </w:p>
    <w:p w14:paraId="3EA954B4" w14:textId="350A61D6"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 xml:space="preserve">Explain to the volunteers that they must use a straw to blow a ping pong ball along their lane to cross the finish line. If their ball goes outside their lane, they must carry it back to the start line and begin again. </w:t>
      </w:r>
    </w:p>
    <w:p w14:paraId="45B36EA3" w14:textId="761194CA"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Encourage different sections of the congregation to cheer for each volunteer.</w:t>
      </w:r>
    </w:p>
    <w:p w14:paraId="0FA8430D" w14:textId="77777777"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Ask the volunteers:</w:t>
      </w:r>
    </w:p>
    <w:p w14:paraId="452114E0" w14:textId="77777777" w:rsidR="00991AF7" w:rsidRPr="009731DD" w:rsidRDefault="00991AF7" w:rsidP="009731DD">
      <w:pPr>
        <w:pStyle w:val="ListParagraph"/>
        <w:rPr>
          <w:rStyle w:val="Strong"/>
          <w:i/>
          <w:iCs/>
        </w:rPr>
      </w:pPr>
      <w:r w:rsidRPr="009731DD">
        <w:rPr>
          <w:rStyle w:val="Strong"/>
          <w:i/>
          <w:iCs/>
        </w:rPr>
        <w:t>What made the balls move?</w:t>
      </w:r>
    </w:p>
    <w:p w14:paraId="212AB656" w14:textId="77777777" w:rsidR="00991AF7" w:rsidRPr="009731DD" w:rsidRDefault="00991AF7" w:rsidP="009731DD">
      <w:pPr>
        <w:pStyle w:val="ListParagraph"/>
        <w:rPr>
          <w:rStyle w:val="Strong"/>
          <w:i/>
          <w:iCs/>
        </w:rPr>
      </w:pPr>
      <w:r w:rsidRPr="009731DD">
        <w:rPr>
          <w:rStyle w:val="Strong"/>
          <w:i/>
          <w:iCs/>
        </w:rPr>
        <w:t>What does wind or your breath look like?</w:t>
      </w:r>
    </w:p>
    <w:p w14:paraId="1CDE05AC" w14:textId="0728BD0B" w:rsidR="00991AF7" w:rsidRPr="009731DD" w:rsidRDefault="00991AF7" w:rsidP="009731DD">
      <w:pPr>
        <w:pStyle w:val="ListParagraph"/>
        <w:rPr>
          <w:rStyle w:val="Strong"/>
          <w:i/>
          <w:iCs/>
        </w:rPr>
      </w:pPr>
      <w:r w:rsidRPr="009731DD">
        <w:rPr>
          <w:rStyle w:val="Strong"/>
          <w:i/>
          <w:iCs/>
        </w:rPr>
        <w:t>How do you know that wind or your breath exists if you can’t see it?</w:t>
      </w:r>
    </w:p>
    <w:p w14:paraId="0C8C62F1" w14:textId="77777777" w:rsidR="00991AF7" w:rsidRPr="009731DD" w:rsidRDefault="00991AF7" w:rsidP="009731DD">
      <w:pPr>
        <w:pStyle w:val="Heading5"/>
      </w:pPr>
      <w:r w:rsidRPr="00991AF7">
        <w:rPr>
          <w:rFonts w:eastAsia="Calibri"/>
        </w:rPr>
        <w:t xml:space="preserve">We cannot </w:t>
      </w:r>
      <w:r w:rsidRPr="009731DD">
        <w:t xml:space="preserve">see our breath, but we saw it moving the balls along. </w:t>
      </w:r>
    </w:p>
    <w:p w14:paraId="56E16309" w14:textId="071A0BED" w:rsidR="00991AF7" w:rsidRPr="009731DD" w:rsidRDefault="00991AF7" w:rsidP="009731DD">
      <w:pPr>
        <w:pStyle w:val="Heading5"/>
      </w:pPr>
      <w:r w:rsidRPr="009731DD">
        <w:t xml:space="preserve">In the same way, we cannot see the Holy Spirit, but we can feel him, and he can move us, he can lead us. </w:t>
      </w:r>
    </w:p>
    <w:p w14:paraId="03D3BD15" w14:textId="0B10DDB9" w:rsidR="00991AF7" w:rsidRPr="009731DD" w:rsidRDefault="00991AF7" w:rsidP="00991AF7">
      <w:pPr>
        <w:pStyle w:val="Heading5"/>
        <w:rPr>
          <w:rFonts w:eastAsia="Calibri"/>
        </w:rPr>
      </w:pPr>
      <w:r w:rsidRPr="009731DD">
        <w:t>When Jesus was on Earth, he told us a lot of exciting things about the Holy Spirit. We can find lots of these</w:t>
      </w:r>
      <w:r w:rsidRPr="00991AF7">
        <w:rPr>
          <w:rFonts w:eastAsia="Calibri"/>
        </w:rPr>
        <w:t xml:space="preserve"> in the Bible, in John 14. Jesus said:</w:t>
      </w:r>
    </w:p>
    <w:p w14:paraId="6D097105" w14:textId="77777777" w:rsidR="00991AF7" w:rsidRPr="00031DFD" w:rsidRDefault="00991AF7" w:rsidP="00031DFD">
      <w:pPr>
        <w:pStyle w:val="ListParagraph"/>
        <w:rPr>
          <w:rStyle w:val="Strong"/>
          <w:i/>
          <w:iCs/>
        </w:rPr>
      </w:pPr>
      <w:r w:rsidRPr="00031DFD">
        <w:rPr>
          <w:rStyle w:val="Strong"/>
          <w:i/>
          <w:iCs/>
        </w:rPr>
        <w:t xml:space="preserve">The Holy Spirit will help you (v16) </w:t>
      </w:r>
    </w:p>
    <w:p w14:paraId="1E41B4F8" w14:textId="77777777" w:rsidR="00991AF7" w:rsidRPr="00031DFD" w:rsidRDefault="00991AF7" w:rsidP="00031DFD">
      <w:pPr>
        <w:pStyle w:val="ListParagraph"/>
        <w:rPr>
          <w:rStyle w:val="Strong"/>
          <w:i/>
          <w:iCs/>
        </w:rPr>
      </w:pPr>
      <w:r w:rsidRPr="00031DFD">
        <w:rPr>
          <w:rStyle w:val="Strong"/>
          <w:i/>
          <w:iCs/>
        </w:rPr>
        <w:t>The Spirit will show you what is true (v17)</w:t>
      </w:r>
    </w:p>
    <w:p w14:paraId="59C85400" w14:textId="77777777" w:rsidR="00991AF7" w:rsidRPr="00031DFD" w:rsidRDefault="00991AF7" w:rsidP="00031DFD">
      <w:pPr>
        <w:pStyle w:val="ListParagraph"/>
        <w:rPr>
          <w:rStyle w:val="Strong"/>
          <w:i/>
          <w:iCs/>
        </w:rPr>
      </w:pPr>
      <w:r w:rsidRPr="00031DFD">
        <w:rPr>
          <w:rStyle w:val="Strong"/>
          <w:i/>
          <w:iCs/>
        </w:rPr>
        <w:t>The Spirit will always be with you (v17)</w:t>
      </w:r>
    </w:p>
    <w:p w14:paraId="6A10939C" w14:textId="6F9DE63F" w:rsidR="00991AF7" w:rsidRPr="00031DFD" w:rsidRDefault="00991AF7" w:rsidP="00031DFD">
      <w:pPr>
        <w:pStyle w:val="ListParagraph"/>
        <w:rPr>
          <w:rStyle w:val="Strong"/>
          <w:i/>
          <w:iCs/>
        </w:rPr>
      </w:pPr>
      <w:r w:rsidRPr="00031DFD">
        <w:rPr>
          <w:rStyle w:val="Strong"/>
          <w:i/>
          <w:iCs/>
        </w:rPr>
        <w:t>The Spirit will teach you everything and will remind you how to live Jesus-centred lives (v26)</w:t>
      </w:r>
    </w:p>
    <w:p w14:paraId="0905698A" w14:textId="754F682C" w:rsidR="00991AF7" w:rsidRPr="009731DD" w:rsidRDefault="00991AF7" w:rsidP="009731DD">
      <w:pPr>
        <w:pStyle w:val="Heading5"/>
      </w:pPr>
      <w:r w:rsidRPr="009731DD">
        <w:t xml:space="preserve">We can ask the Holy Spirit to lead us, to breathe into our lives and point us in the right direction. </w:t>
      </w:r>
    </w:p>
    <w:p w14:paraId="57BF05B4" w14:textId="26114222" w:rsidR="00991AF7" w:rsidRPr="00031DFD" w:rsidRDefault="00991AF7" w:rsidP="00991AF7">
      <w:pPr>
        <w:pStyle w:val="Heading5"/>
      </w:pPr>
      <w:r w:rsidRPr="009731DD">
        <w:lastRenderedPageBreak/>
        <w:t xml:space="preserve">Think for a moment about something you need help with this week. Quietly pray and ask the Holy Spirit to lead you.    </w:t>
      </w:r>
    </w:p>
    <w:p w14:paraId="07BC466C" w14:textId="5561EFD8" w:rsidR="00991AF7" w:rsidRPr="00991AF7" w:rsidRDefault="00991AF7" w:rsidP="00991AF7">
      <w:pPr>
        <w:pStyle w:val="Heading5"/>
        <w:rPr>
          <w:rFonts w:ascii="Avenir Next LT Pro" w:eastAsia="Calibri" w:hAnsi="Avenir Next LT Pro" w:cs="Mangal"/>
          <w:b w:val="0"/>
          <w:i w:val="0"/>
          <w:color w:val="auto"/>
          <w:kern w:val="2"/>
        </w:rPr>
      </w:pPr>
      <w:r w:rsidRPr="00991AF7">
        <w:rPr>
          <w:rFonts w:ascii="Avenir Next LT Pro" w:eastAsia="Calibri" w:hAnsi="Avenir Next LT Pro" w:cs="Mangal"/>
          <w:b w:val="0"/>
          <w:i w:val="0"/>
          <w:color w:val="auto"/>
          <w:kern w:val="2"/>
        </w:rPr>
        <w:t>Ask everyone to repeat each line of this verse after you as a prayer.</w:t>
      </w:r>
    </w:p>
    <w:p w14:paraId="07794AF3" w14:textId="46517489" w:rsidR="00A26FD4" w:rsidRDefault="00991AF7" w:rsidP="00031DFD">
      <w:pPr>
        <w:pStyle w:val="Heading5"/>
      </w:pPr>
      <w:r w:rsidRPr="00031DFD">
        <w:t xml:space="preserve">You are my God. </w:t>
      </w:r>
      <w:r w:rsidR="00031DFD">
        <w:br/>
      </w:r>
      <w:r w:rsidRPr="00031DFD">
        <w:t>Show me what you want me to do,</w:t>
      </w:r>
      <w:r w:rsidR="00031DFD">
        <w:br/>
      </w:r>
      <w:r w:rsidRPr="00031DFD">
        <w:t>and let your gentle Spirit</w:t>
      </w:r>
      <w:r w:rsidR="00031DFD">
        <w:br/>
      </w:r>
      <w:r w:rsidRPr="00031DFD">
        <w:t>lead me in the right path. (Psalm 143:10)</w:t>
      </w:r>
      <w:r w:rsidR="00031DFD">
        <w:br/>
      </w:r>
      <w:r w:rsidRPr="00031DFD">
        <w:t>Amen</w:t>
      </w:r>
    </w:p>
    <w:p w14:paraId="08143F65" w14:textId="47F281B8" w:rsidR="001B1EC8" w:rsidRPr="00A26FD4" w:rsidRDefault="001B1EC8" w:rsidP="00A26FD4"/>
    <w:sectPr w:rsidR="001B1EC8" w:rsidRPr="00A26FD4" w:rsidSect="005223E0">
      <w:headerReference w:type="default" r:id="rId12"/>
      <w:footerReference w:type="default" r:id="rId13"/>
      <w:pgSz w:w="11906" w:h="16838"/>
      <w:pgMar w:top="3288" w:right="1111" w:bottom="1980" w:left="1014" w:header="52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E3CC" w14:textId="77777777" w:rsidR="00A212F7" w:rsidRDefault="00A212F7" w:rsidP="00494C92">
      <w:pPr>
        <w:spacing w:after="0" w:line="240" w:lineRule="auto"/>
      </w:pPr>
      <w:r>
        <w:separator/>
      </w:r>
    </w:p>
  </w:endnote>
  <w:endnote w:type="continuationSeparator" w:id="0">
    <w:p w14:paraId="7E3FF486" w14:textId="77777777" w:rsidR="00A212F7" w:rsidRDefault="00A212F7" w:rsidP="00494C92">
      <w:pPr>
        <w:spacing w:after="0" w:line="240" w:lineRule="auto"/>
      </w:pPr>
      <w:r>
        <w:continuationSeparator/>
      </w:r>
    </w:p>
  </w:endnote>
  <w:endnote w:type="continuationNotice" w:id="1">
    <w:p w14:paraId="416BD486" w14:textId="77777777" w:rsidR="00A212F7" w:rsidRDefault="00A21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venir Next LT Pro">
    <w:altName w:val="Avenir Next LT Pro"/>
    <w:panose1 w:val="020B0504020202020204"/>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venir Next LT Pro Demi">
    <w:panose1 w:val="020B0704020202020204"/>
    <w:charset w:val="4D"/>
    <w:family w:val="swiss"/>
    <w:pitch w:val="variable"/>
    <w:sig w:usb0="800000EF" w:usb1="5000204A" w:usb2="00000000" w:usb3="00000000" w:csb0="00000093" w:csb1="00000000"/>
  </w:font>
  <w:font w:name="Avenir">
    <w:panose1 w:val="02000503020000020003"/>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ED34" w14:textId="0342F1ED" w:rsidR="56CE5D0E" w:rsidRDefault="001C2E3E" w:rsidP="56CE5D0E">
    <w:pPr>
      <w:pStyle w:val="Footer"/>
    </w:pPr>
    <w:r>
      <w:rPr>
        <w:noProof/>
      </w:rPr>
      <w:drawing>
        <wp:anchor distT="0" distB="0" distL="114300" distR="114300" simplePos="0" relativeHeight="251658244" behindDoc="1" locked="1" layoutInCell="1" allowOverlap="1" wp14:anchorId="3A47BD28" wp14:editId="24A31C2A">
          <wp:simplePos x="0" y="0"/>
          <wp:positionH relativeFrom="page">
            <wp:posOffset>7620</wp:posOffset>
          </wp:positionH>
          <wp:positionV relativeFrom="page">
            <wp:posOffset>9519920</wp:posOffset>
          </wp:positionV>
          <wp:extent cx="7538085" cy="1148715"/>
          <wp:effectExtent l="0" t="0" r="0" b="0"/>
          <wp:wrapNone/>
          <wp:docPr id="112627496" name="Picture 1126274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rotWithShape="1">
                  <a:blip r:embed="rId1">
                    <a:extLst>
                      <a:ext uri="{28A0092B-C50C-407E-A947-70E740481C1C}">
                        <a14:useLocalDpi xmlns:a14="http://schemas.microsoft.com/office/drawing/2010/main" val="0"/>
                      </a:ext>
                    </a:extLst>
                  </a:blip>
                  <a:srcRect t="89233"/>
                  <a:stretch/>
                </pic:blipFill>
                <pic:spPr bwMode="auto">
                  <a:xfrm>
                    <a:off x="0" y="0"/>
                    <a:ext cx="7538085" cy="11487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F95FD" w14:textId="77777777" w:rsidR="00A212F7" w:rsidRDefault="00A212F7" w:rsidP="00494C92">
      <w:pPr>
        <w:spacing w:after="0" w:line="240" w:lineRule="auto"/>
      </w:pPr>
      <w:r>
        <w:separator/>
      </w:r>
    </w:p>
  </w:footnote>
  <w:footnote w:type="continuationSeparator" w:id="0">
    <w:p w14:paraId="34763AAF" w14:textId="77777777" w:rsidR="00A212F7" w:rsidRDefault="00A212F7" w:rsidP="00494C92">
      <w:pPr>
        <w:spacing w:after="0" w:line="240" w:lineRule="auto"/>
      </w:pPr>
      <w:r>
        <w:continuationSeparator/>
      </w:r>
    </w:p>
  </w:footnote>
  <w:footnote w:type="continuationNotice" w:id="1">
    <w:p w14:paraId="02D7BB6E" w14:textId="77777777" w:rsidR="00A212F7" w:rsidRDefault="00A212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FB0F" w14:textId="15FC32C9" w:rsidR="00A85DDA" w:rsidRPr="00C5189C" w:rsidRDefault="002F66EB" w:rsidP="00CF56CE">
    <w:pPr>
      <w:pStyle w:val="Heading8"/>
      <w:rPr>
        <w:bCs/>
      </w:rPr>
    </w:pPr>
    <w:r>
      <w:rPr>
        <w:noProof/>
      </w:rPr>
      <w:drawing>
        <wp:anchor distT="0" distB="0" distL="114300" distR="114300" simplePos="0" relativeHeight="251661316" behindDoc="1" locked="0" layoutInCell="1" allowOverlap="1" wp14:anchorId="2C580F1F" wp14:editId="19230AA7">
          <wp:simplePos x="0" y="0"/>
          <wp:positionH relativeFrom="page">
            <wp:posOffset>-9525</wp:posOffset>
          </wp:positionH>
          <wp:positionV relativeFrom="page">
            <wp:posOffset>-248285</wp:posOffset>
          </wp:positionV>
          <wp:extent cx="7583170" cy="2166620"/>
          <wp:effectExtent l="0" t="0" r="0" b="5080"/>
          <wp:wrapNone/>
          <wp:docPr id="962436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436017"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83170" cy="2166620"/>
                  </a:xfrm>
                  <a:prstGeom prst="rect">
                    <a:avLst/>
                  </a:prstGeom>
                </pic:spPr>
              </pic:pic>
            </a:graphicData>
          </a:graphic>
          <wp14:sizeRelH relativeFrom="margin">
            <wp14:pctWidth>0</wp14:pctWidth>
          </wp14:sizeRelH>
          <wp14:sizeRelV relativeFrom="margin">
            <wp14:pctHeight>0</wp14:pctHeight>
          </wp14:sizeRelV>
        </wp:anchor>
      </w:drawing>
    </w:r>
    <w:r w:rsidR="009E0A2C">
      <w:rPr>
        <w:noProof/>
      </w:rPr>
      <mc:AlternateContent>
        <mc:Choice Requires="wpg">
          <w:drawing>
            <wp:anchor distT="0" distB="0" distL="114300" distR="114300" simplePos="0" relativeHeight="251660292" behindDoc="0" locked="0" layoutInCell="1" allowOverlap="1" wp14:anchorId="03681E83" wp14:editId="07350C3C">
              <wp:simplePos x="0" y="0"/>
              <wp:positionH relativeFrom="column">
                <wp:posOffset>0</wp:posOffset>
              </wp:positionH>
              <wp:positionV relativeFrom="paragraph">
                <wp:posOffset>65626</wp:posOffset>
              </wp:positionV>
              <wp:extent cx="6400248" cy="983615"/>
              <wp:effectExtent l="0" t="0" r="0" b="0"/>
              <wp:wrapNone/>
              <wp:docPr id="254019030" name="Group 3"/>
              <wp:cNvGraphicFramePr/>
              <a:graphic xmlns:a="http://schemas.openxmlformats.org/drawingml/2006/main">
                <a:graphicData uri="http://schemas.microsoft.com/office/word/2010/wordprocessingGroup">
                  <wpg:wgp>
                    <wpg:cNvGrpSpPr/>
                    <wpg:grpSpPr>
                      <a:xfrm>
                        <a:off x="0" y="0"/>
                        <a:ext cx="6400248" cy="983615"/>
                        <a:chOff x="0" y="0"/>
                        <a:chExt cx="6400248" cy="983615"/>
                      </a:xfrm>
                    </wpg:grpSpPr>
                    <pic:pic xmlns:pic="http://schemas.openxmlformats.org/drawingml/2006/picture">
                      <pic:nvPicPr>
                        <pic:cNvPr id="1632922224" name="Picture 5"/>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19878"/>
                          <a:ext cx="1868170" cy="734060"/>
                        </a:xfrm>
                        <a:prstGeom prst="rect">
                          <a:avLst/>
                        </a:prstGeom>
                      </pic:spPr>
                    </pic:pic>
                    <wps:wsp>
                      <wps:cNvPr id="602066579" name="Text Box 9"/>
                      <wps:cNvSpPr txBox="1"/>
                      <wps:spPr>
                        <a:xfrm>
                          <a:off x="2196548" y="0"/>
                          <a:ext cx="4203700" cy="983615"/>
                        </a:xfrm>
                        <a:prstGeom prst="rect">
                          <a:avLst/>
                        </a:prstGeom>
                        <a:noFill/>
                        <a:ln w="6350">
                          <a:noFill/>
                        </a:ln>
                      </wps:spPr>
                      <wps:txbx>
                        <w:txbxContent>
                          <w:p w14:paraId="6A296FAE" w14:textId="77777777" w:rsidR="009E0A2C" w:rsidRDefault="009E0A2C" w:rsidP="009E0A2C">
                            <w:pPr>
                              <w:pStyle w:val="Title"/>
                            </w:pPr>
                            <w:r>
                              <w:t>Intergenerational segment</w:t>
                            </w:r>
                          </w:p>
                          <w:p w14:paraId="52AE64C4" w14:textId="32FD791D" w:rsidR="009E0A2C" w:rsidRPr="00996978" w:rsidRDefault="009E0A2C" w:rsidP="009E0A2C">
                            <w:pPr>
                              <w:pStyle w:val="Heading2"/>
                            </w:pPr>
                            <w:r>
                              <w:t>SPIRIT</w:t>
                            </w:r>
                            <w:r>
                              <w:t>-</w:t>
                            </w:r>
                            <w:r>
                              <w:t>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3681E83" id="Group 3" o:spid="_x0000_s1027" style="position:absolute;left:0;text-align:left;margin-left:0;margin-top:5.15pt;width:503.95pt;height:77.45pt;z-index:251660292" coordsize="64002,983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top:198;width:18681;height:734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">
                <v:imagedata r:id="rId3" o:title=""/>
              </v:shape>
              <v:shapetype id="_x0000_t202" coordsize="21600,21600" o:spt="202" path="m,l,21600r21600,l21600,xe">
                <v:stroke joinstyle="miter"/>
                <v:path gradientshapeok="t" o:connecttype="rect"/>
              </v:shapetype>
              <v:shape id="Text Box 9" o:spid="_x0000_s1029" type="#_x0000_t202" style="position:absolute;left:21965;width:42037;height:98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" filled="f" stroked="f" strokeweight=".5pt">
                <v:textbox>
                  <w:txbxContent>
                    <w:p w14:paraId="6A296FAE" w14:textId="77777777" w:rsidR="009E0A2C" w:rsidRDefault="009E0A2C" w:rsidP="009E0A2C">
                      <w:pPr>
                        <w:pStyle w:val="Title"/>
                      </w:pPr>
                      <w:r>
                        <w:t>Intergenerational segment</w:t>
                      </w:r>
                    </w:p>
                    <w:p w14:paraId="52AE64C4" w14:textId="32FD791D" w:rsidR="009E0A2C" w:rsidRPr="00996978" w:rsidRDefault="009E0A2C" w:rsidP="009E0A2C">
                      <w:pPr>
                        <w:pStyle w:val="Heading2"/>
                      </w:pPr>
                      <w:r>
                        <w:t>SPIRIT</w:t>
                      </w:r>
                      <w:r>
                        <w:t>-</w:t>
                      </w:r>
                      <w:r>
                        <w:t>LED</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836"/>
    <w:multiLevelType w:val="hybridMultilevel"/>
    <w:tmpl w:val="765C112C"/>
    <w:lvl w:ilvl="0" w:tplc="03ECECBA">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E46994"/>
    <w:multiLevelType w:val="hybridMultilevel"/>
    <w:tmpl w:val="83F2402C"/>
    <w:lvl w:ilvl="0" w:tplc="9028BB8E">
      <w:start w:val="1"/>
      <w:numFmt w:val="decimal"/>
      <w:lvlText w:val="%1."/>
      <w:lvlJc w:val="left"/>
      <w:pPr>
        <w:ind w:left="1440" w:hanging="720"/>
      </w:pPr>
      <w:rPr>
        <w:rFonts w:hint="default"/>
      </w:rPr>
    </w:lvl>
    <w:lvl w:ilvl="1" w:tplc="9028BB8E">
      <w:start w:val="1"/>
      <w:numFmt w:val="decimal"/>
      <w:lvlText w:val="%2."/>
      <w:lvlJc w:val="left"/>
      <w:pPr>
        <w:ind w:left="2160" w:hanging="72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31B5173"/>
    <w:multiLevelType w:val="hybridMultilevel"/>
    <w:tmpl w:val="EB2ED3E8"/>
    <w:lvl w:ilvl="0" w:tplc="0CF67A3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FF67A3"/>
    <w:multiLevelType w:val="hybridMultilevel"/>
    <w:tmpl w:val="03401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8A31AE"/>
    <w:multiLevelType w:val="hybridMultilevel"/>
    <w:tmpl w:val="4FDAF5D6"/>
    <w:lvl w:ilvl="0" w:tplc="E1FC10C4">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795D0C"/>
    <w:multiLevelType w:val="hybridMultilevel"/>
    <w:tmpl w:val="6D4C9712"/>
    <w:lvl w:ilvl="0" w:tplc="243A41CA">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AD3CAD"/>
    <w:multiLevelType w:val="hybridMultilevel"/>
    <w:tmpl w:val="520031AC"/>
    <w:lvl w:ilvl="0" w:tplc="9028BB8E">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1672F41"/>
    <w:multiLevelType w:val="hybridMultilevel"/>
    <w:tmpl w:val="CACECACA"/>
    <w:lvl w:ilvl="0" w:tplc="46CEBD4E">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EC3C35"/>
    <w:multiLevelType w:val="hybridMultilevel"/>
    <w:tmpl w:val="C556FAE8"/>
    <w:lvl w:ilvl="0" w:tplc="624692B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AF65DA1"/>
    <w:multiLevelType w:val="hybridMultilevel"/>
    <w:tmpl w:val="5BE61C74"/>
    <w:lvl w:ilvl="0" w:tplc="08090001">
      <w:start w:val="1"/>
      <w:numFmt w:val="bullet"/>
      <w:lvlText w:val=""/>
      <w:lvlJc w:val="left"/>
      <w:pPr>
        <w:ind w:left="720" w:hanging="360"/>
      </w:pPr>
      <w:rPr>
        <w:rFonts w:ascii="Symbol" w:hAnsi="Symbol" w:hint="default"/>
      </w:rPr>
    </w:lvl>
    <w:lvl w:ilvl="1" w:tplc="FFA878F2">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A53187"/>
    <w:multiLevelType w:val="hybridMultilevel"/>
    <w:tmpl w:val="080C1438"/>
    <w:lvl w:ilvl="0" w:tplc="08090001">
      <w:start w:val="1"/>
      <w:numFmt w:val="bullet"/>
      <w:lvlText w:val=""/>
      <w:lvlJc w:val="left"/>
      <w:pPr>
        <w:ind w:left="720" w:hanging="360"/>
      </w:pPr>
      <w:rPr>
        <w:rFonts w:ascii="Symbol" w:hAnsi="Symbol" w:hint="default"/>
      </w:rPr>
    </w:lvl>
    <w:lvl w:ilvl="1" w:tplc="186C393C">
      <w:numFmt w:val="bullet"/>
      <w:lvlText w:val="•"/>
      <w:lvlJc w:val="left"/>
      <w:pPr>
        <w:ind w:left="1800" w:hanging="720"/>
      </w:pPr>
      <w:rPr>
        <w:rFonts w:ascii="Avenir Next LT Pro" w:eastAsia="Calibri" w:hAnsi="Avenir Next LT Pro" w:cs="Mang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F414D0"/>
    <w:multiLevelType w:val="hybridMultilevel"/>
    <w:tmpl w:val="2B7CB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B90835"/>
    <w:multiLevelType w:val="hybridMultilevel"/>
    <w:tmpl w:val="E4B0B51E"/>
    <w:lvl w:ilvl="0" w:tplc="3854789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E6EA4"/>
    <w:multiLevelType w:val="hybridMultilevel"/>
    <w:tmpl w:val="34702E70"/>
    <w:lvl w:ilvl="0" w:tplc="DB421726">
      <w:start w:val="1"/>
      <w:numFmt w:val="upperLetter"/>
      <w:lvlText w:val="%1."/>
      <w:lvlJc w:val="left"/>
      <w:pPr>
        <w:ind w:left="720" w:hanging="360"/>
      </w:pPr>
      <w:rPr>
        <w:rFonts w:hint="default"/>
      </w:rPr>
    </w:lvl>
    <w:lvl w:ilvl="1" w:tplc="E33C30CE">
      <w:start w:val="3"/>
      <w:numFmt w:val="bullet"/>
      <w:lvlText w:val="•"/>
      <w:lvlJc w:val="left"/>
      <w:pPr>
        <w:ind w:left="1440" w:hanging="360"/>
      </w:pPr>
      <w:rPr>
        <w:rFonts w:ascii="Avenir Next LT Pro" w:eastAsia="Calibri" w:hAnsi="Avenir Next LT Pro" w:cs="Mang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14646"/>
    <w:multiLevelType w:val="hybridMultilevel"/>
    <w:tmpl w:val="8BB29032"/>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6E77D7"/>
    <w:multiLevelType w:val="hybridMultilevel"/>
    <w:tmpl w:val="AB9C20DE"/>
    <w:lvl w:ilvl="0" w:tplc="5B265E1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C03F57"/>
    <w:multiLevelType w:val="hybridMultilevel"/>
    <w:tmpl w:val="5DAAD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9462F"/>
    <w:multiLevelType w:val="hybridMultilevel"/>
    <w:tmpl w:val="9A8445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5713213"/>
    <w:multiLevelType w:val="hybridMultilevel"/>
    <w:tmpl w:val="5EEA8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7B327E"/>
    <w:multiLevelType w:val="hybridMultilevel"/>
    <w:tmpl w:val="85B85A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BB76FA5"/>
    <w:multiLevelType w:val="hybridMultilevel"/>
    <w:tmpl w:val="0980DB16"/>
    <w:lvl w:ilvl="0" w:tplc="212CD9A0">
      <w:start w:val="2"/>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150ABB"/>
    <w:multiLevelType w:val="hybridMultilevel"/>
    <w:tmpl w:val="4B7E7C8E"/>
    <w:lvl w:ilvl="0" w:tplc="5546D138">
      <w:start w:val="1"/>
      <w:numFmt w:val="bullet"/>
      <w:lvlText w:val=""/>
      <w:lvlJc w:val="left"/>
      <w:pPr>
        <w:ind w:left="927" w:hanging="360"/>
      </w:pPr>
      <w:rPr>
        <w:rFonts w:ascii="Symbol" w:hAnsi="Symbol" w:hint="default"/>
        <w:color w:val="223279"/>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663C45"/>
    <w:multiLevelType w:val="hybridMultilevel"/>
    <w:tmpl w:val="A8C4E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BE0C39"/>
    <w:multiLevelType w:val="hybridMultilevel"/>
    <w:tmpl w:val="B578342C"/>
    <w:lvl w:ilvl="0" w:tplc="9028BB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0A7715"/>
    <w:multiLevelType w:val="multilevel"/>
    <w:tmpl w:val="34702E70"/>
    <w:styleLink w:val="CurrentList3"/>
    <w:lvl w:ilvl="0">
      <w:start w:val="1"/>
      <w:numFmt w:val="upperLetter"/>
      <w:lvlText w:val="%1."/>
      <w:lvlJc w:val="left"/>
      <w:pPr>
        <w:ind w:left="720" w:hanging="360"/>
      </w:pPr>
      <w:rPr>
        <w:rFonts w:hint="default"/>
      </w:rPr>
    </w:lvl>
    <w:lvl w:ilvl="1">
      <w:start w:val="3"/>
      <w:numFmt w:val="bullet"/>
      <w:lvlText w:val="•"/>
      <w:lvlJc w:val="left"/>
      <w:pPr>
        <w:ind w:left="1440" w:hanging="360"/>
      </w:pPr>
      <w:rPr>
        <w:rFonts w:ascii="Avenir Next LT Pro" w:eastAsia="Calibri" w:hAnsi="Avenir Next LT Pro" w:cs="Mang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77961AD"/>
    <w:multiLevelType w:val="hybridMultilevel"/>
    <w:tmpl w:val="03DA1C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8AD156A"/>
    <w:multiLevelType w:val="multilevel"/>
    <w:tmpl w:val="8AD0B1BA"/>
    <w:styleLink w:val="CurrentList2"/>
    <w:lvl w:ilvl="0">
      <w:start w:val="1"/>
      <w:numFmt w:val="bullet"/>
      <w:lvlText w:val=""/>
      <w:lvlJc w:val="left"/>
      <w:pPr>
        <w:ind w:left="1080" w:hanging="360"/>
      </w:pPr>
      <w:rPr>
        <w:rFonts w:ascii="Symbol" w:hAnsi="Symbol" w:hint="default"/>
        <w:color w:val="223279"/>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B41655"/>
    <w:multiLevelType w:val="hybridMultilevel"/>
    <w:tmpl w:val="64E630FA"/>
    <w:lvl w:ilvl="0" w:tplc="85F2375E">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4131AB"/>
    <w:multiLevelType w:val="hybridMultilevel"/>
    <w:tmpl w:val="5854E760"/>
    <w:lvl w:ilvl="0" w:tplc="FA96D39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AC0A97"/>
    <w:multiLevelType w:val="hybridMultilevel"/>
    <w:tmpl w:val="520A9C8A"/>
    <w:lvl w:ilvl="0" w:tplc="BF024812">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77AC5"/>
    <w:multiLevelType w:val="hybridMultilevel"/>
    <w:tmpl w:val="2D9C3B42"/>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787C66"/>
    <w:multiLevelType w:val="hybridMultilevel"/>
    <w:tmpl w:val="BECC1F34"/>
    <w:lvl w:ilvl="0" w:tplc="AADE7660">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113F37"/>
    <w:multiLevelType w:val="hybridMultilevel"/>
    <w:tmpl w:val="EB8633AC"/>
    <w:lvl w:ilvl="0" w:tplc="990CCBC6">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6351C3"/>
    <w:multiLevelType w:val="hybridMultilevel"/>
    <w:tmpl w:val="CD4A0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E16C9"/>
    <w:multiLevelType w:val="hybridMultilevel"/>
    <w:tmpl w:val="12D4A934"/>
    <w:lvl w:ilvl="0" w:tplc="FFFFFFFF">
      <w:start w:val="1"/>
      <w:numFmt w:val="bullet"/>
      <w:lvlText w:val=""/>
      <w:lvlJc w:val="left"/>
      <w:pPr>
        <w:ind w:left="720" w:hanging="360"/>
      </w:pPr>
      <w:rPr>
        <w:rFonts w:ascii="Symbol" w:hAnsi="Symbol" w:hint="default"/>
      </w:rPr>
    </w:lvl>
    <w:lvl w:ilvl="1" w:tplc="9028BB8E">
      <w:start w:val="1"/>
      <w:numFmt w:val="decimal"/>
      <w:lvlText w:val="%2."/>
      <w:lvlJc w:val="left"/>
      <w:pPr>
        <w:ind w:left="1440" w:hanging="72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74D16DE"/>
    <w:multiLevelType w:val="hybridMultilevel"/>
    <w:tmpl w:val="E16CA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900858"/>
    <w:multiLevelType w:val="hybridMultilevel"/>
    <w:tmpl w:val="44B893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0454A8"/>
    <w:multiLevelType w:val="hybridMultilevel"/>
    <w:tmpl w:val="6026F156"/>
    <w:lvl w:ilvl="0" w:tplc="0A4658D6">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DD5E63"/>
    <w:multiLevelType w:val="multilevel"/>
    <w:tmpl w:val="B9B4ADF2"/>
    <w:styleLink w:val="CurrentList1"/>
    <w:lvl w:ilvl="0">
      <w:start w:val="1"/>
      <w:numFmt w:val="bullet"/>
      <w:lvlText w:val=""/>
      <w:lvlJc w:val="left"/>
      <w:pPr>
        <w:ind w:left="1080" w:hanging="360"/>
      </w:pPr>
      <w:rPr>
        <w:rFonts w:ascii="Symbol" w:hAnsi="Symbol" w:hint="default"/>
        <w:color w:val="223279"/>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A1251C1"/>
    <w:multiLevelType w:val="hybridMultilevel"/>
    <w:tmpl w:val="8EFE3534"/>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BE4209"/>
    <w:multiLevelType w:val="hybridMultilevel"/>
    <w:tmpl w:val="334C72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913245719">
    <w:abstractNumId w:val="21"/>
  </w:num>
  <w:num w:numId="2" w16cid:durableId="1345860524">
    <w:abstractNumId w:val="38"/>
  </w:num>
  <w:num w:numId="3" w16cid:durableId="1071318617">
    <w:abstractNumId w:val="26"/>
  </w:num>
  <w:num w:numId="4" w16cid:durableId="363749716">
    <w:abstractNumId w:val="3"/>
  </w:num>
  <w:num w:numId="5" w16cid:durableId="896235884">
    <w:abstractNumId w:val="36"/>
  </w:num>
  <w:num w:numId="6" w16cid:durableId="1885481679">
    <w:abstractNumId w:val="8"/>
  </w:num>
  <w:num w:numId="7" w16cid:durableId="1244605193">
    <w:abstractNumId w:val="15"/>
  </w:num>
  <w:num w:numId="8" w16cid:durableId="1197624711">
    <w:abstractNumId w:val="2"/>
  </w:num>
  <w:num w:numId="9" w16cid:durableId="449200949">
    <w:abstractNumId w:val="39"/>
  </w:num>
  <w:num w:numId="10" w16cid:durableId="856117702">
    <w:abstractNumId w:val="30"/>
  </w:num>
  <w:num w:numId="11" w16cid:durableId="1269697182">
    <w:abstractNumId w:val="35"/>
  </w:num>
  <w:num w:numId="12" w16cid:durableId="1867400964">
    <w:abstractNumId w:val="14"/>
  </w:num>
  <w:num w:numId="13" w16cid:durableId="953250371">
    <w:abstractNumId w:val="16"/>
  </w:num>
  <w:num w:numId="14" w16cid:durableId="1018653866">
    <w:abstractNumId w:val="20"/>
  </w:num>
  <w:num w:numId="15" w16cid:durableId="1997300141">
    <w:abstractNumId w:val="0"/>
  </w:num>
  <w:num w:numId="16" w16cid:durableId="2135980207">
    <w:abstractNumId w:val="10"/>
  </w:num>
  <w:num w:numId="17" w16cid:durableId="980814564">
    <w:abstractNumId w:val="28"/>
  </w:num>
  <w:num w:numId="18" w16cid:durableId="1966421854">
    <w:abstractNumId w:val="23"/>
  </w:num>
  <w:num w:numId="19" w16cid:durableId="2111507874">
    <w:abstractNumId w:val="11"/>
  </w:num>
  <w:num w:numId="20" w16cid:durableId="1680159741">
    <w:abstractNumId w:val="9"/>
  </w:num>
  <w:num w:numId="21" w16cid:durableId="267204315">
    <w:abstractNumId w:val="1"/>
  </w:num>
  <w:num w:numId="22" w16cid:durableId="1990091113">
    <w:abstractNumId w:val="18"/>
  </w:num>
  <w:num w:numId="23" w16cid:durableId="1288707561">
    <w:abstractNumId w:val="7"/>
  </w:num>
  <w:num w:numId="24" w16cid:durableId="1767581665">
    <w:abstractNumId w:val="6"/>
  </w:num>
  <w:num w:numId="25" w16cid:durableId="1185365876">
    <w:abstractNumId w:val="34"/>
  </w:num>
  <w:num w:numId="26" w16cid:durableId="529995431">
    <w:abstractNumId w:val="13"/>
  </w:num>
  <w:num w:numId="27" w16cid:durableId="1474059246">
    <w:abstractNumId w:val="40"/>
  </w:num>
  <w:num w:numId="28" w16cid:durableId="1161045799">
    <w:abstractNumId w:val="19"/>
  </w:num>
  <w:num w:numId="29" w16cid:durableId="471562559">
    <w:abstractNumId w:val="17"/>
  </w:num>
  <w:num w:numId="30" w16cid:durableId="20447791">
    <w:abstractNumId w:val="25"/>
  </w:num>
  <w:num w:numId="31" w16cid:durableId="2065713567">
    <w:abstractNumId w:val="4"/>
  </w:num>
  <w:num w:numId="32" w16cid:durableId="674843496">
    <w:abstractNumId w:val="24"/>
  </w:num>
  <w:num w:numId="33" w16cid:durableId="698702132">
    <w:abstractNumId w:val="22"/>
  </w:num>
  <w:num w:numId="34" w16cid:durableId="799686228">
    <w:abstractNumId w:val="32"/>
  </w:num>
  <w:num w:numId="35" w16cid:durableId="118111868">
    <w:abstractNumId w:val="29"/>
  </w:num>
  <w:num w:numId="36" w16cid:durableId="832988088">
    <w:abstractNumId w:val="27"/>
  </w:num>
  <w:num w:numId="37" w16cid:durableId="325591219">
    <w:abstractNumId w:val="12"/>
  </w:num>
  <w:num w:numId="38" w16cid:durableId="122118056">
    <w:abstractNumId w:val="37"/>
  </w:num>
  <w:num w:numId="39" w16cid:durableId="1378311064">
    <w:abstractNumId w:val="5"/>
  </w:num>
  <w:num w:numId="40" w16cid:durableId="1299410980">
    <w:abstractNumId w:val="31"/>
  </w:num>
  <w:num w:numId="41" w16cid:durableId="2767624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activeWritingStyle w:appName="MSWord" w:lang="en-AU" w:vendorID="64" w:dllVersion="0" w:nlCheck="1" w:checkStyle="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8CD"/>
    <w:rsid w:val="00004E5D"/>
    <w:rsid w:val="00016D20"/>
    <w:rsid w:val="0001771C"/>
    <w:rsid w:val="000241A5"/>
    <w:rsid w:val="000249E0"/>
    <w:rsid w:val="00031DFD"/>
    <w:rsid w:val="00047DBB"/>
    <w:rsid w:val="00057B04"/>
    <w:rsid w:val="00070CEA"/>
    <w:rsid w:val="000809A8"/>
    <w:rsid w:val="00096D2D"/>
    <w:rsid w:val="000A1D01"/>
    <w:rsid w:val="000B3D0F"/>
    <w:rsid w:val="000C1AB1"/>
    <w:rsid w:val="000C42D4"/>
    <w:rsid w:val="000D2F05"/>
    <w:rsid w:val="000D5019"/>
    <w:rsid w:val="000D7A8F"/>
    <w:rsid w:val="000F3170"/>
    <w:rsid w:val="001019DB"/>
    <w:rsid w:val="00126CD2"/>
    <w:rsid w:val="001346AD"/>
    <w:rsid w:val="001346EC"/>
    <w:rsid w:val="00144786"/>
    <w:rsid w:val="00151B17"/>
    <w:rsid w:val="00153380"/>
    <w:rsid w:val="00157A9E"/>
    <w:rsid w:val="001612BC"/>
    <w:rsid w:val="0019057D"/>
    <w:rsid w:val="00190EF4"/>
    <w:rsid w:val="001B1EC8"/>
    <w:rsid w:val="001C2E3E"/>
    <w:rsid w:val="001D0A22"/>
    <w:rsid w:val="001D6A91"/>
    <w:rsid w:val="001F5DBA"/>
    <w:rsid w:val="0020037A"/>
    <w:rsid w:val="00205122"/>
    <w:rsid w:val="0021725A"/>
    <w:rsid w:val="00221CCD"/>
    <w:rsid w:val="00221D69"/>
    <w:rsid w:val="002839BB"/>
    <w:rsid w:val="00292B70"/>
    <w:rsid w:val="00292C37"/>
    <w:rsid w:val="0029537A"/>
    <w:rsid w:val="002B0E1C"/>
    <w:rsid w:val="002C5E01"/>
    <w:rsid w:val="002E6B7A"/>
    <w:rsid w:val="002E776B"/>
    <w:rsid w:val="002F5421"/>
    <w:rsid w:val="002F66EB"/>
    <w:rsid w:val="003017A8"/>
    <w:rsid w:val="0030626D"/>
    <w:rsid w:val="00325B42"/>
    <w:rsid w:val="00343447"/>
    <w:rsid w:val="00354A39"/>
    <w:rsid w:val="00363E73"/>
    <w:rsid w:val="0037255B"/>
    <w:rsid w:val="00373F3F"/>
    <w:rsid w:val="00374956"/>
    <w:rsid w:val="00383FC5"/>
    <w:rsid w:val="0038692F"/>
    <w:rsid w:val="0038702D"/>
    <w:rsid w:val="00397B3E"/>
    <w:rsid w:val="003A27EB"/>
    <w:rsid w:val="003A52D0"/>
    <w:rsid w:val="003B2B32"/>
    <w:rsid w:val="003B7740"/>
    <w:rsid w:val="003C4927"/>
    <w:rsid w:val="003D2E6C"/>
    <w:rsid w:val="003D2E6E"/>
    <w:rsid w:val="003D3204"/>
    <w:rsid w:val="003E05C7"/>
    <w:rsid w:val="003E1828"/>
    <w:rsid w:val="003E670F"/>
    <w:rsid w:val="003E7374"/>
    <w:rsid w:val="003F0A74"/>
    <w:rsid w:val="00415057"/>
    <w:rsid w:val="00416361"/>
    <w:rsid w:val="00420361"/>
    <w:rsid w:val="00427241"/>
    <w:rsid w:val="004367EC"/>
    <w:rsid w:val="004436BB"/>
    <w:rsid w:val="004560E7"/>
    <w:rsid w:val="0046122C"/>
    <w:rsid w:val="00464F69"/>
    <w:rsid w:val="004749BC"/>
    <w:rsid w:val="00477149"/>
    <w:rsid w:val="00482511"/>
    <w:rsid w:val="00492B34"/>
    <w:rsid w:val="00494C92"/>
    <w:rsid w:val="004C5AE3"/>
    <w:rsid w:val="004D2154"/>
    <w:rsid w:val="004D591C"/>
    <w:rsid w:val="004D68C0"/>
    <w:rsid w:val="004F1673"/>
    <w:rsid w:val="004F4B51"/>
    <w:rsid w:val="004F4BED"/>
    <w:rsid w:val="0052096A"/>
    <w:rsid w:val="00520CB5"/>
    <w:rsid w:val="005223E0"/>
    <w:rsid w:val="00525755"/>
    <w:rsid w:val="005321EB"/>
    <w:rsid w:val="00554268"/>
    <w:rsid w:val="005679D7"/>
    <w:rsid w:val="00573708"/>
    <w:rsid w:val="005944AB"/>
    <w:rsid w:val="0059623F"/>
    <w:rsid w:val="005B2AA0"/>
    <w:rsid w:val="005B4DF3"/>
    <w:rsid w:val="005C4A22"/>
    <w:rsid w:val="005D57F3"/>
    <w:rsid w:val="005D6B1B"/>
    <w:rsid w:val="005E5943"/>
    <w:rsid w:val="00603349"/>
    <w:rsid w:val="00612459"/>
    <w:rsid w:val="00627788"/>
    <w:rsid w:val="00635F22"/>
    <w:rsid w:val="0065610B"/>
    <w:rsid w:val="00670FD1"/>
    <w:rsid w:val="00671B96"/>
    <w:rsid w:val="00694A8C"/>
    <w:rsid w:val="00696A15"/>
    <w:rsid w:val="006A1978"/>
    <w:rsid w:val="006A3E2B"/>
    <w:rsid w:val="006A4C1F"/>
    <w:rsid w:val="006A72BD"/>
    <w:rsid w:val="006B0F09"/>
    <w:rsid w:val="006C662E"/>
    <w:rsid w:val="006D0602"/>
    <w:rsid w:val="006D6FA2"/>
    <w:rsid w:val="006F7FC2"/>
    <w:rsid w:val="00700BD9"/>
    <w:rsid w:val="007048CD"/>
    <w:rsid w:val="00713EB4"/>
    <w:rsid w:val="00724E61"/>
    <w:rsid w:val="00736D48"/>
    <w:rsid w:val="00755044"/>
    <w:rsid w:val="00755358"/>
    <w:rsid w:val="00761361"/>
    <w:rsid w:val="00773532"/>
    <w:rsid w:val="00773835"/>
    <w:rsid w:val="00773CF4"/>
    <w:rsid w:val="00776832"/>
    <w:rsid w:val="0078161C"/>
    <w:rsid w:val="00782AB6"/>
    <w:rsid w:val="00785322"/>
    <w:rsid w:val="0078797F"/>
    <w:rsid w:val="007A5208"/>
    <w:rsid w:val="007B0D57"/>
    <w:rsid w:val="007B483B"/>
    <w:rsid w:val="007D75F5"/>
    <w:rsid w:val="007F3C9A"/>
    <w:rsid w:val="0080434A"/>
    <w:rsid w:val="00814D9F"/>
    <w:rsid w:val="00821F2F"/>
    <w:rsid w:val="0082514D"/>
    <w:rsid w:val="00826C70"/>
    <w:rsid w:val="008333F3"/>
    <w:rsid w:val="00843CE9"/>
    <w:rsid w:val="00862A8D"/>
    <w:rsid w:val="00871D3A"/>
    <w:rsid w:val="00873BF4"/>
    <w:rsid w:val="00881965"/>
    <w:rsid w:val="00887212"/>
    <w:rsid w:val="0089154C"/>
    <w:rsid w:val="008B2EF4"/>
    <w:rsid w:val="008B79B2"/>
    <w:rsid w:val="008C1F87"/>
    <w:rsid w:val="008D3DB9"/>
    <w:rsid w:val="008E5C37"/>
    <w:rsid w:val="008F05F7"/>
    <w:rsid w:val="00902F7C"/>
    <w:rsid w:val="00903406"/>
    <w:rsid w:val="00904BA0"/>
    <w:rsid w:val="00905268"/>
    <w:rsid w:val="00907ADB"/>
    <w:rsid w:val="00916AAF"/>
    <w:rsid w:val="00917FA8"/>
    <w:rsid w:val="009255F5"/>
    <w:rsid w:val="009475AD"/>
    <w:rsid w:val="00950792"/>
    <w:rsid w:val="0096209B"/>
    <w:rsid w:val="00963BC1"/>
    <w:rsid w:val="00970689"/>
    <w:rsid w:val="009727C8"/>
    <w:rsid w:val="009731DD"/>
    <w:rsid w:val="009770FB"/>
    <w:rsid w:val="00991AF7"/>
    <w:rsid w:val="00996978"/>
    <w:rsid w:val="009A5139"/>
    <w:rsid w:val="009A6F9C"/>
    <w:rsid w:val="009B18CA"/>
    <w:rsid w:val="009C16C8"/>
    <w:rsid w:val="009E0A2C"/>
    <w:rsid w:val="009E5D8F"/>
    <w:rsid w:val="00A153AA"/>
    <w:rsid w:val="00A208F7"/>
    <w:rsid w:val="00A212F7"/>
    <w:rsid w:val="00A26FD4"/>
    <w:rsid w:val="00A334BA"/>
    <w:rsid w:val="00A3697D"/>
    <w:rsid w:val="00A638A2"/>
    <w:rsid w:val="00A65B1C"/>
    <w:rsid w:val="00A671D0"/>
    <w:rsid w:val="00A845B3"/>
    <w:rsid w:val="00A85DDA"/>
    <w:rsid w:val="00A93627"/>
    <w:rsid w:val="00A962FD"/>
    <w:rsid w:val="00A97714"/>
    <w:rsid w:val="00AA5E04"/>
    <w:rsid w:val="00AB104C"/>
    <w:rsid w:val="00AB6AC4"/>
    <w:rsid w:val="00AC00B0"/>
    <w:rsid w:val="00AD19DA"/>
    <w:rsid w:val="00AD4850"/>
    <w:rsid w:val="00AE582B"/>
    <w:rsid w:val="00AE65BC"/>
    <w:rsid w:val="00AF251A"/>
    <w:rsid w:val="00B028E8"/>
    <w:rsid w:val="00B144BE"/>
    <w:rsid w:val="00B17DBA"/>
    <w:rsid w:val="00B212BE"/>
    <w:rsid w:val="00B24DD8"/>
    <w:rsid w:val="00B3438E"/>
    <w:rsid w:val="00B56FE6"/>
    <w:rsid w:val="00B62A0F"/>
    <w:rsid w:val="00B63F31"/>
    <w:rsid w:val="00B92626"/>
    <w:rsid w:val="00B972FA"/>
    <w:rsid w:val="00BA48F0"/>
    <w:rsid w:val="00BD0BB9"/>
    <w:rsid w:val="00BD4B21"/>
    <w:rsid w:val="00BD6D78"/>
    <w:rsid w:val="00C06E84"/>
    <w:rsid w:val="00C06F85"/>
    <w:rsid w:val="00C167D3"/>
    <w:rsid w:val="00C30E26"/>
    <w:rsid w:val="00C315F8"/>
    <w:rsid w:val="00C42135"/>
    <w:rsid w:val="00C5000B"/>
    <w:rsid w:val="00C50232"/>
    <w:rsid w:val="00C5189C"/>
    <w:rsid w:val="00C57736"/>
    <w:rsid w:val="00C64CED"/>
    <w:rsid w:val="00C73ED7"/>
    <w:rsid w:val="00C77CC3"/>
    <w:rsid w:val="00C93319"/>
    <w:rsid w:val="00C974AC"/>
    <w:rsid w:val="00CA01BB"/>
    <w:rsid w:val="00CB38C6"/>
    <w:rsid w:val="00CB6A0E"/>
    <w:rsid w:val="00CC1DEF"/>
    <w:rsid w:val="00CC60B0"/>
    <w:rsid w:val="00CD3588"/>
    <w:rsid w:val="00CE0B58"/>
    <w:rsid w:val="00CF000C"/>
    <w:rsid w:val="00CF56CE"/>
    <w:rsid w:val="00CF6571"/>
    <w:rsid w:val="00CF709C"/>
    <w:rsid w:val="00D1012F"/>
    <w:rsid w:val="00D138AD"/>
    <w:rsid w:val="00D2195E"/>
    <w:rsid w:val="00D237E1"/>
    <w:rsid w:val="00D248EA"/>
    <w:rsid w:val="00D50C8A"/>
    <w:rsid w:val="00D51215"/>
    <w:rsid w:val="00D6293D"/>
    <w:rsid w:val="00D64F4A"/>
    <w:rsid w:val="00D70916"/>
    <w:rsid w:val="00D76F70"/>
    <w:rsid w:val="00D84594"/>
    <w:rsid w:val="00D866F4"/>
    <w:rsid w:val="00D91D7D"/>
    <w:rsid w:val="00D96A5A"/>
    <w:rsid w:val="00DA50A5"/>
    <w:rsid w:val="00DA50CE"/>
    <w:rsid w:val="00DB1EE5"/>
    <w:rsid w:val="00DB208D"/>
    <w:rsid w:val="00DB6183"/>
    <w:rsid w:val="00DC54DC"/>
    <w:rsid w:val="00DE7DC6"/>
    <w:rsid w:val="00E066B9"/>
    <w:rsid w:val="00E073BA"/>
    <w:rsid w:val="00E13A03"/>
    <w:rsid w:val="00E20AA2"/>
    <w:rsid w:val="00E24750"/>
    <w:rsid w:val="00E40A18"/>
    <w:rsid w:val="00E40DDD"/>
    <w:rsid w:val="00E63536"/>
    <w:rsid w:val="00E70A6A"/>
    <w:rsid w:val="00E84C55"/>
    <w:rsid w:val="00E878D2"/>
    <w:rsid w:val="00E95897"/>
    <w:rsid w:val="00EB423B"/>
    <w:rsid w:val="00EF309D"/>
    <w:rsid w:val="00EF32C6"/>
    <w:rsid w:val="00F010A7"/>
    <w:rsid w:val="00F04877"/>
    <w:rsid w:val="00F130EB"/>
    <w:rsid w:val="00F16E17"/>
    <w:rsid w:val="00F22B2C"/>
    <w:rsid w:val="00F27DA1"/>
    <w:rsid w:val="00F357C6"/>
    <w:rsid w:val="00F361F5"/>
    <w:rsid w:val="00F42249"/>
    <w:rsid w:val="00F47A4C"/>
    <w:rsid w:val="00F5113B"/>
    <w:rsid w:val="00F57513"/>
    <w:rsid w:val="00F61395"/>
    <w:rsid w:val="00F71FD5"/>
    <w:rsid w:val="00F74711"/>
    <w:rsid w:val="00F84824"/>
    <w:rsid w:val="00F868B1"/>
    <w:rsid w:val="00F90B91"/>
    <w:rsid w:val="00F92422"/>
    <w:rsid w:val="00F93F33"/>
    <w:rsid w:val="00FB2C7E"/>
    <w:rsid w:val="00FB6A39"/>
    <w:rsid w:val="00FD2902"/>
    <w:rsid w:val="00FD3271"/>
    <w:rsid w:val="00FE0BEB"/>
    <w:rsid w:val="0AA3D979"/>
    <w:rsid w:val="0C206369"/>
    <w:rsid w:val="269EE5DD"/>
    <w:rsid w:val="302C9FC6"/>
    <w:rsid w:val="328CBBE1"/>
    <w:rsid w:val="359F95F8"/>
    <w:rsid w:val="36FD98C5"/>
    <w:rsid w:val="38FB52A9"/>
    <w:rsid w:val="4AB3FFB8"/>
    <w:rsid w:val="56CE5D0E"/>
    <w:rsid w:val="71184C84"/>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19E73"/>
  <w15:chartTrackingRefBased/>
  <w15:docId w15:val="{00564370-FAEA-D741-AFC9-FBE47980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D7"/>
    <w:pPr>
      <w:spacing w:after="200" w:line="288" w:lineRule="auto"/>
    </w:pPr>
    <w:rPr>
      <w:rFonts w:ascii="Avenir Next LT Pro" w:hAnsi="Avenir Next LT Pro"/>
      <w:kern w:val="2"/>
      <w:sz w:val="24"/>
      <w:szCs w:val="22"/>
      <w:lang w:eastAsia="en-US" w:bidi="ar-SA"/>
    </w:rPr>
  </w:style>
  <w:style w:type="paragraph" w:styleId="Heading1">
    <w:name w:val="heading 1"/>
    <w:basedOn w:val="Normal"/>
    <w:next w:val="Normal"/>
    <w:link w:val="Heading1Char"/>
    <w:autoRedefine/>
    <w:uiPriority w:val="9"/>
    <w:qFormat/>
    <w:rsid w:val="00B63F31"/>
    <w:pPr>
      <w:keepNext/>
      <w:keepLines/>
      <w:spacing w:before="240" w:after="120"/>
      <w:outlineLvl w:val="0"/>
    </w:pPr>
    <w:rPr>
      <w:rFonts w:eastAsiaTheme="majorEastAsia" w:cstheme="majorBidi"/>
      <w:b/>
      <w:color w:val="653966"/>
      <w:sz w:val="48"/>
      <w:szCs w:val="32"/>
    </w:rPr>
  </w:style>
  <w:style w:type="paragraph" w:styleId="Heading2">
    <w:name w:val="heading 2"/>
    <w:basedOn w:val="Normal"/>
    <w:next w:val="Normal"/>
    <w:link w:val="Heading2Char"/>
    <w:autoRedefine/>
    <w:uiPriority w:val="9"/>
    <w:unhideWhenUsed/>
    <w:qFormat/>
    <w:rsid w:val="00477149"/>
    <w:pPr>
      <w:keepNext/>
      <w:keepLines/>
      <w:spacing w:before="60" w:after="60"/>
      <w:jc w:val="right"/>
      <w:outlineLvl w:val="1"/>
    </w:pPr>
    <w:rPr>
      <w:rFonts w:ascii="Avenir Next LT Pro Demi" w:eastAsiaTheme="majorEastAsia" w:hAnsi="Avenir Next LT Pro Demi" w:cstheme="majorBidi"/>
      <w:b/>
      <w:color w:val="FFFFFF" w:themeColor="background1"/>
      <w:spacing w:val="16"/>
      <w:kern w:val="0"/>
      <w:sz w:val="28"/>
      <w:szCs w:val="26"/>
    </w:rPr>
  </w:style>
  <w:style w:type="paragraph" w:styleId="Heading3">
    <w:name w:val="heading 3"/>
    <w:basedOn w:val="Normal"/>
    <w:next w:val="Normal"/>
    <w:link w:val="Heading3Char"/>
    <w:autoRedefine/>
    <w:uiPriority w:val="9"/>
    <w:unhideWhenUsed/>
    <w:qFormat/>
    <w:rsid w:val="00F868B1"/>
    <w:pPr>
      <w:keepLines/>
      <w:spacing w:before="240" w:after="120"/>
      <w:outlineLvl w:val="2"/>
    </w:pPr>
    <w:rPr>
      <w:rFonts w:eastAsiaTheme="majorEastAsia" w:cstheme="majorBidi"/>
      <w:b/>
      <w:caps/>
      <w:color w:val="2A3578"/>
      <w:spacing w:val="10"/>
      <w:kern w:val="0"/>
      <w:szCs w:val="24"/>
    </w:rPr>
  </w:style>
  <w:style w:type="paragraph" w:styleId="Heading4">
    <w:name w:val="heading 4"/>
    <w:basedOn w:val="Normal"/>
    <w:next w:val="Normal"/>
    <w:link w:val="Heading4Char"/>
    <w:autoRedefine/>
    <w:uiPriority w:val="9"/>
    <w:unhideWhenUsed/>
    <w:qFormat/>
    <w:rsid w:val="00A153AA"/>
    <w:pPr>
      <w:keepLines/>
      <w:spacing w:before="240" w:after="120" w:line="240" w:lineRule="auto"/>
      <w:outlineLvl w:val="3"/>
    </w:pPr>
    <w:rPr>
      <w:rFonts w:ascii="Avenir Next LT Pro Demi" w:eastAsiaTheme="majorEastAsia" w:hAnsi="Avenir Next LT Pro Demi" w:cstheme="majorBidi"/>
      <w:b/>
      <w:iCs/>
      <w:color w:val="2A3578"/>
      <w:kern w:val="0"/>
      <w:sz w:val="28"/>
    </w:rPr>
  </w:style>
  <w:style w:type="paragraph" w:styleId="Heading5">
    <w:name w:val="heading 5"/>
    <w:basedOn w:val="Normal"/>
    <w:next w:val="Normal"/>
    <w:link w:val="Heading5Char"/>
    <w:autoRedefine/>
    <w:uiPriority w:val="9"/>
    <w:unhideWhenUsed/>
    <w:qFormat/>
    <w:rsid w:val="004367EC"/>
    <w:pPr>
      <w:keepLines/>
      <w:spacing w:before="240" w:after="40"/>
      <w:outlineLvl w:val="4"/>
    </w:pPr>
    <w:rPr>
      <w:rFonts w:ascii="Avenir Next LT Pro Demi" w:eastAsiaTheme="majorEastAsia" w:hAnsi="Avenir Next LT Pro Demi" w:cstheme="majorBidi"/>
      <w:b/>
      <w:i/>
      <w:color w:val="2A3578"/>
      <w:kern w:val="0"/>
    </w:rPr>
  </w:style>
  <w:style w:type="paragraph" w:styleId="Heading6">
    <w:name w:val="heading 6"/>
    <w:aliases w:val="Scripture Reference"/>
    <w:basedOn w:val="Normal"/>
    <w:next w:val="Normal"/>
    <w:link w:val="Heading6Char"/>
    <w:autoRedefine/>
    <w:uiPriority w:val="9"/>
    <w:unhideWhenUsed/>
    <w:qFormat/>
    <w:rsid w:val="007048CD"/>
    <w:pPr>
      <w:keepNext/>
      <w:keepLines/>
      <w:spacing w:after="240"/>
      <w:outlineLvl w:val="5"/>
    </w:pPr>
    <w:rPr>
      <w:rFonts w:eastAsiaTheme="majorEastAsia" w:cstheme="majorBidi"/>
      <w:b/>
      <w:color w:val="223279"/>
      <w:sz w:val="22"/>
    </w:rPr>
  </w:style>
  <w:style w:type="paragraph" w:styleId="Heading7">
    <w:name w:val="heading 7"/>
    <w:basedOn w:val="Normal"/>
    <w:next w:val="Normal"/>
    <w:link w:val="Heading7Char"/>
    <w:autoRedefine/>
    <w:uiPriority w:val="9"/>
    <w:unhideWhenUsed/>
    <w:qFormat/>
    <w:rsid w:val="006A72BD"/>
    <w:pPr>
      <w:keepNext/>
      <w:keepLines/>
      <w:spacing w:before="40" w:after="0"/>
      <w:outlineLvl w:val="6"/>
    </w:pPr>
    <w:rPr>
      <w:rFonts w:ascii="Avenir Next LT Pro Demi" w:eastAsiaTheme="majorEastAsia" w:hAnsi="Avenir Next LT Pro Demi" w:cstheme="majorBidi"/>
      <w:b/>
      <w:iCs/>
      <w:caps/>
      <w:color w:val="223279"/>
      <w:spacing w:val="10"/>
      <w:sz w:val="20"/>
    </w:rPr>
  </w:style>
  <w:style w:type="paragraph" w:styleId="Heading8">
    <w:name w:val="heading 8"/>
    <w:basedOn w:val="Normal"/>
    <w:next w:val="Normal"/>
    <w:link w:val="Heading8Char"/>
    <w:uiPriority w:val="9"/>
    <w:unhideWhenUsed/>
    <w:qFormat/>
    <w:rsid w:val="00096D2D"/>
    <w:pPr>
      <w:keepNext/>
      <w:keepLines/>
      <w:spacing w:before="40" w:after="0"/>
      <w:jc w:val="right"/>
      <w:outlineLvl w:val="7"/>
    </w:pPr>
    <w:rPr>
      <w:rFonts w:eastAsiaTheme="majorEastAsia" w:cstheme="majorBidi"/>
      <w:b/>
      <w:color w:val="223279"/>
      <w:sz w:val="28"/>
      <w:szCs w:val="21"/>
    </w:rPr>
  </w:style>
  <w:style w:type="paragraph" w:styleId="Heading9">
    <w:name w:val="heading 9"/>
    <w:basedOn w:val="Normal"/>
    <w:next w:val="Normal"/>
    <w:link w:val="Heading9Char"/>
    <w:autoRedefine/>
    <w:uiPriority w:val="9"/>
    <w:unhideWhenUsed/>
    <w:qFormat/>
    <w:rsid w:val="00773CF4"/>
    <w:pPr>
      <w:keepNext/>
      <w:keepLines/>
      <w:spacing w:before="40" w:after="0"/>
      <w:outlineLvl w:val="8"/>
    </w:pPr>
    <w:rPr>
      <w:rFonts w:eastAsiaTheme="majorEastAsia" w:cstheme="majorBidi"/>
      <w:iCs/>
      <w:color w:val="272727" w:themeColor="text1" w:themeTint="D8"/>
      <w:sz w:val="2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057B04"/>
    <w:pPr>
      <w:spacing w:after="0" w:line="240" w:lineRule="auto"/>
      <w:contextualSpacing/>
      <w:jc w:val="right"/>
    </w:pPr>
    <w:rPr>
      <w:rFonts w:ascii="Avenir Next LT Pro Demi" w:eastAsiaTheme="majorEastAsia" w:hAnsi="Avenir Next LT Pro Demi" w:cstheme="majorBidi"/>
      <w:b/>
      <w:color w:val="FFFFFF" w:themeColor="background1"/>
      <w:spacing w:val="-10"/>
      <w:kern w:val="0"/>
      <w:sz w:val="44"/>
      <w:szCs w:val="56"/>
    </w:rPr>
  </w:style>
  <w:style w:type="character" w:customStyle="1" w:styleId="TitleChar">
    <w:name w:val="Title Char"/>
    <w:basedOn w:val="DefaultParagraphFont"/>
    <w:link w:val="Title"/>
    <w:uiPriority w:val="10"/>
    <w:rsid w:val="00057B04"/>
    <w:rPr>
      <w:rFonts w:ascii="Avenir Next LT Pro Demi" w:eastAsiaTheme="majorEastAsia" w:hAnsi="Avenir Next LT Pro Demi" w:cstheme="majorBidi"/>
      <w:b/>
      <w:color w:val="FFFFFF" w:themeColor="background1"/>
      <w:spacing w:val="-10"/>
      <w:sz w:val="44"/>
      <w:szCs w:val="56"/>
      <w:lang w:eastAsia="en-US" w:bidi="ar-SA"/>
    </w:rPr>
  </w:style>
  <w:style w:type="character" w:customStyle="1" w:styleId="Heading1Char">
    <w:name w:val="Heading 1 Char"/>
    <w:basedOn w:val="DefaultParagraphFont"/>
    <w:link w:val="Heading1"/>
    <w:uiPriority w:val="9"/>
    <w:rsid w:val="00B63F31"/>
    <w:rPr>
      <w:rFonts w:ascii="Avenir Next LT Pro" w:eastAsiaTheme="majorEastAsia" w:hAnsi="Avenir Next LT Pro" w:cstheme="majorBidi"/>
      <w:b/>
      <w:color w:val="653966"/>
      <w:kern w:val="2"/>
      <w:sz w:val="48"/>
      <w:szCs w:val="32"/>
      <w:lang w:eastAsia="en-US" w:bidi="ar-SA"/>
    </w:rPr>
  </w:style>
  <w:style w:type="character" w:customStyle="1" w:styleId="Heading2Char">
    <w:name w:val="Heading 2 Char"/>
    <w:basedOn w:val="DefaultParagraphFont"/>
    <w:link w:val="Heading2"/>
    <w:uiPriority w:val="9"/>
    <w:rsid w:val="00477149"/>
    <w:rPr>
      <w:rFonts w:ascii="Avenir Next LT Pro Demi" w:eastAsiaTheme="majorEastAsia" w:hAnsi="Avenir Next LT Pro Demi" w:cstheme="majorBidi"/>
      <w:b/>
      <w:color w:val="FFFFFF" w:themeColor="background1"/>
      <w:spacing w:val="16"/>
      <w:sz w:val="28"/>
      <w:szCs w:val="26"/>
      <w:lang w:eastAsia="en-US" w:bidi="ar-SA"/>
    </w:rPr>
  </w:style>
  <w:style w:type="character" w:customStyle="1" w:styleId="Heading3Char">
    <w:name w:val="Heading 3 Char"/>
    <w:basedOn w:val="DefaultParagraphFont"/>
    <w:link w:val="Heading3"/>
    <w:uiPriority w:val="9"/>
    <w:rsid w:val="00F868B1"/>
    <w:rPr>
      <w:rFonts w:ascii="Avenir Next LT Pro" w:eastAsiaTheme="majorEastAsia" w:hAnsi="Avenir Next LT Pro" w:cstheme="majorBidi"/>
      <w:b/>
      <w:caps/>
      <w:color w:val="2A3578"/>
      <w:spacing w:val="10"/>
      <w:sz w:val="24"/>
      <w:szCs w:val="24"/>
      <w:lang w:eastAsia="en-US" w:bidi="ar-SA"/>
    </w:rPr>
  </w:style>
  <w:style w:type="character" w:customStyle="1" w:styleId="Heading4Char">
    <w:name w:val="Heading 4 Char"/>
    <w:basedOn w:val="DefaultParagraphFont"/>
    <w:link w:val="Heading4"/>
    <w:uiPriority w:val="9"/>
    <w:rsid w:val="00A153AA"/>
    <w:rPr>
      <w:rFonts w:ascii="Avenir Next LT Pro Demi" w:eastAsiaTheme="majorEastAsia" w:hAnsi="Avenir Next LT Pro Demi" w:cstheme="majorBidi"/>
      <w:b/>
      <w:iCs/>
      <w:color w:val="2A3578"/>
      <w:sz w:val="28"/>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4367EC"/>
    <w:rPr>
      <w:rFonts w:ascii="Avenir Next LT Pro Demi" w:eastAsiaTheme="majorEastAsia" w:hAnsi="Avenir Next LT Pro Demi" w:cstheme="majorBidi"/>
      <w:b/>
      <w:i/>
      <w:color w:val="2A3578"/>
      <w:sz w:val="24"/>
      <w:szCs w:val="22"/>
      <w:lang w:eastAsia="en-US" w:bidi="ar-SA"/>
    </w:rPr>
  </w:style>
  <w:style w:type="character" w:styleId="Emphasis">
    <w:name w:val="Emphasis"/>
    <w:uiPriority w:val="20"/>
    <w:qFormat/>
    <w:rsid w:val="00F93F33"/>
    <w:rPr>
      <w:rFonts w:ascii="Avenir Next LT Pro" w:hAnsi="Avenir Next LT Pro"/>
      <w:b w:val="0"/>
      <w:i/>
      <w:sz w:val="24"/>
    </w:rPr>
  </w:style>
  <w:style w:type="paragraph" w:styleId="Subtitle">
    <w:name w:val="Subtitle"/>
    <w:basedOn w:val="Normal"/>
    <w:next w:val="Normal"/>
    <w:link w:val="SubtitleChar"/>
    <w:autoRedefine/>
    <w:uiPriority w:val="11"/>
    <w:qFormat/>
    <w:rsid w:val="00A97714"/>
    <w:pPr>
      <w:numPr>
        <w:ilvl w:val="1"/>
      </w:numPr>
    </w:pPr>
    <w:rPr>
      <w:rFonts w:eastAsiaTheme="minorEastAsia" w:cstheme="minorBidi"/>
      <w:color w:val="5A5A5A" w:themeColor="text1" w:themeTint="A5"/>
      <w:kern w:val="0"/>
      <w:sz w:val="18"/>
      <w:szCs w:val="20"/>
    </w:rPr>
  </w:style>
  <w:style w:type="character" w:customStyle="1" w:styleId="SubtitleChar">
    <w:name w:val="Subtitle Char"/>
    <w:basedOn w:val="DefaultParagraphFont"/>
    <w:link w:val="Subtitle"/>
    <w:uiPriority w:val="11"/>
    <w:rsid w:val="00A97714"/>
    <w:rPr>
      <w:rFonts w:ascii="Avenir Next LT Pro" w:eastAsiaTheme="minorEastAsia" w:hAnsi="Avenir Next LT Pro" w:cstheme="minorBidi"/>
      <w:color w:val="5A5A5A" w:themeColor="text1" w:themeTint="A5"/>
      <w:sz w:val="18"/>
      <w:lang w:eastAsia="en-US" w:bidi="ar-SA"/>
    </w:rPr>
  </w:style>
  <w:style w:type="character" w:customStyle="1" w:styleId="Heading6Char">
    <w:name w:val="Heading 6 Char"/>
    <w:aliases w:val="Scripture Reference Char"/>
    <w:basedOn w:val="DefaultParagraphFont"/>
    <w:link w:val="Heading6"/>
    <w:uiPriority w:val="9"/>
    <w:rsid w:val="007048CD"/>
    <w:rPr>
      <w:rFonts w:ascii="Avenir Next LT Pro" w:eastAsiaTheme="majorEastAsia" w:hAnsi="Avenir Next LT Pro" w:cstheme="majorBidi"/>
      <w:b/>
      <w:i w:val="0"/>
      <w:color w:val="223279"/>
      <w:kern w:val="2"/>
      <w:sz w:val="22"/>
      <w:szCs w:val="22"/>
      <w:lang w:eastAsia="en-US" w:bidi="ar-SA"/>
    </w:rPr>
  </w:style>
  <w:style w:type="character" w:customStyle="1" w:styleId="Heading7Char">
    <w:name w:val="Heading 7 Char"/>
    <w:basedOn w:val="DefaultParagraphFont"/>
    <w:link w:val="Heading7"/>
    <w:uiPriority w:val="9"/>
    <w:rsid w:val="006A72BD"/>
    <w:rPr>
      <w:rFonts w:ascii="Avenir Next LT Pro Demi" w:eastAsiaTheme="majorEastAsia" w:hAnsi="Avenir Next LT Pro Demi" w:cstheme="majorBidi"/>
      <w:b/>
      <w:i w:val="0"/>
      <w:iCs/>
      <w:caps/>
      <w:color w:val="223279"/>
      <w:spacing w:val="10"/>
      <w:kern w:val="2"/>
      <w:sz w:val="24"/>
      <w:szCs w:val="22"/>
      <w:lang w:eastAsia="en-US" w:bidi="ar-SA"/>
    </w:rPr>
  </w:style>
  <w:style w:type="paragraph" w:styleId="IntenseQuote">
    <w:name w:val="Intense Quote"/>
    <w:basedOn w:val="Normal"/>
    <w:next w:val="Normal"/>
    <w:link w:val="IntenseQuoteChar"/>
    <w:autoRedefine/>
    <w:uiPriority w:val="30"/>
    <w:qFormat/>
    <w:rsid w:val="00694A8C"/>
    <w:pPr>
      <w:pBdr>
        <w:top w:val="single" w:sz="4" w:space="10" w:color="4472C4" w:themeColor="accent1"/>
        <w:bottom w:val="single" w:sz="4" w:space="10" w:color="4472C4" w:themeColor="accent1"/>
      </w:pBdr>
      <w:spacing w:before="360" w:after="360"/>
      <w:ind w:left="864" w:right="864"/>
      <w:jc w:val="center"/>
    </w:pPr>
    <w:rPr>
      <w:i/>
      <w:iCs/>
      <w:color w:val="223279"/>
      <w:sz w:val="28"/>
    </w:rPr>
  </w:style>
  <w:style w:type="character" w:customStyle="1" w:styleId="IntenseQuoteChar">
    <w:name w:val="Intense Quote Char"/>
    <w:basedOn w:val="DefaultParagraphFont"/>
    <w:link w:val="IntenseQuote"/>
    <w:uiPriority w:val="30"/>
    <w:rsid w:val="00694A8C"/>
    <w:rPr>
      <w:rFonts w:ascii="Avenir Next LT Pro" w:hAnsi="Avenir Next LT Pro"/>
      <w:b w:val="0"/>
      <w:i/>
      <w:iCs/>
      <w:color w:val="223279"/>
      <w:kern w:val="2"/>
      <w:sz w:val="28"/>
      <w:szCs w:val="22"/>
      <w:lang w:eastAsia="en-US" w:bidi="ar-SA"/>
    </w:rPr>
  </w:style>
  <w:style w:type="paragraph" w:styleId="Quote">
    <w:name w:val="Quote"/>
    <w:basedOn w:val="Normal"/>
    <w:next w:val="Normal"/>
    <w:link w:val="QuoteChar"/>
    <w:autoRedefine/>
    <w:uiPriority w:val="29"/>
    <w:qFormat/>
    <w:rsid w:val="008333F3"/>
    <w:pPr>
      <w:spacing w:before="200"/>
    </w:pPr>
    <w:rPr>
      <w:i/>
      <w:iCs/>
      <w:color w:val="223279"/>
      <w:sz w:val="28"/>
    </w:rPr>
  </w:style>
  <w:style w:type="character" w:customStyle="1" w:styleId="QuoteChar">
    <w:name w:val="Quote Char"/>
    <w:basedOn w:val="DefaultParagraphFont"/>
    <w:link w:val="Quote"/>
    <w:uiPriority w:val="29"/>
    <w:rsid w:val="008333F3"/>
    <w:rPr>
      <w:rFonts w:ascii="Avenir Next LT Pro" w:hAnsi="Avenir Next LT Pro"/>
      <w:b w:val="0"/>
      <w:i/>
      <w:iCs/>
      <w:color w:val="223279"/>
      <w:kern w:val="2"/>
      <w:sz w:val="28"/>
      <w:szCs w:val="22"/>
      <w:lang w:eastAsia="en-US" w:bidi="ar-SA"/>
    </w:rPr>
  </w:style>
  <w:style w:type="character" w:styleId="SubtleEmphasis">
    <w:name w:val="Subtle Emphasis"/>
    <w:basedOn w:val="DefaultParagraphFont"/>
    <w:uiPriority w:val="19"/>
    <w:rsid w:val="00F93F33"/>
    <w:rPr>
      <w:rFonts w:ascii="Avenir Next LT Pro" w:hAnsi="Avenir Next LT Pro"/>
      <w:b w:val="0"/>
      <w:i/>
      <w:iCs/>
      <w:color w:val="404040" w:themeColor="text1" w:themeTint="BF"/>
      <w:sz w:val="24"/>
    </w:rPr>
  </w:style>
  <w:style w:type="character" w:styleId="SubtleReference">
    <w:name w:val="Subtle Reference"/>
    <w:basedOn w:val="DefaultParagraphFont"/>
    <w:uiPriority w:val="31"/>
    <w:qFormat/>
    <w:rsid w:val="001D0A22"/>
    <w:rPr>
      <w:rFonts w:ascii="Avenir Next LT Pro" w:hAnsi="Avenir Next LT Pro"/>
      <w:b w:val="0"/>
      <w:i w:val="0"/>
      <w:smallCaps/>
      <w:color w:val="5A5A5A" w:themeColor="text1" w:themeTint="A5"/>
      <w:sz w:val="24"/>
    </w:rPr>
  </w:style>
  <w:style w:type="character" w:styleId="BookTitle">
    <w:name w:val="Book Title"/>
    <w:basedOn w:val="DefaultParagraphFont"/>
    <w:uiPriority w:val="33"/>
    <w:qFormat/>
    <w:rsid w:val="007048CD"/>
    <w:rPr>
      <w:rFonts w:ascii="Avenir Next LT Pro" w:hAnsi="Avenir Next LT Pro"/>
      <w:b/>
      <w:bCs/>
      <w:i/>
      <w:iCs/>
      <w:spacing w:val="5"/>
      <w:sz w:val="24"/>
    </w:rPr>
  </w:style>
  <w:style w:type="character" w:styleId="IntenseEmphasis">
    <w:name w:val="Intense Emphasis"/>
    <w:basedOn w:val="DefaultParagraphFont"/>
    <w:uiPriority w:val="21"/>
    <w:qFormat/>
    <w:rsid w:val="007048CD"/>
    <w:rPr>
      <w:rFonts w:ascii="Avenir Next LT Pro" w:hAnsi="Avenir Next LT Pro"/>
      <w:b w:val="0"/>
      <w:i/>
      <w:iCs/>
      <w:color w:val="223279"/>
      <w:sz w:val="24"/>
    </w:rPr>
  </w:style>
  <w:style w:type="character" w:styleId="Strong">
    <w:name w:val="Strong"/>
    <w:basedOn w:val="DefaultParagraphFont"/>
    <w:uiPriority w:val="22"/>
    <w:qFormat/>
    <w:rsid w:val="00782AB6"/>
    <w:rPr>
      <w:rFonts w:ascii="Avenir Next LT Pro" w:hAnsi="Avenir Next LT Pro"/>
      <w:b/>
      <w:bCs/>
      <w:i w:val="0"/>
      <w:color w:val="223279"/>
      <w:sz w:val="24"/>
    </w:rPr>
  </w:style>
  <w:style w:type="character" w:customStyle="1" w:styleId="Heading8Char">
    <w:name w:val="Heading 8 Char"/>
    <w:basedOn w:val="DefaultParagraphFont"/>
    <w:link w:val="Heading8"/>
    <w:uiPriority w:val="9"/>
    <w:rsid w:val="00096D2D"/>
    <w:rPr>
      <w:rFonts w:ascii="Avenir Next LT Pro" w:eastAsiaTheme="majorEastAsia" w:hAnsi="Avenir Next LT Pro" w:cstheme="majorBidi"/>
      <w:b/>
      <w:color w:val="223279"/>
      <w:kern w:val="2"/>
      <w:sz w:val="28"/>
      <w:szCs w:val="21"/>
      <w:lang w:eastAsia="en-US" w:bidi="ar-SA"/>
    </w:rPr>
  </w:style>
  <w:style w:type="paragraph" w:styleId="ListParagraph">
    <w:name w:val="List Paragraph"/>
    <w:basedOn w:val="Normal"/>
    <w:autoRedefine/>
    <w:uiPriority w:val="34"/>
    <w:qFormat/>
    <w:rsid w:val="00D237E1"/>
    <w:pPr>
      <w:numPr>
        <w:numId w:val="31"/>
      </w:numPr>
      <w:contextualSpacing/>
    </w:pPr>
  </w:style>
  <w:style w:type="numbering" w:customStyle="1" w:styleId="CurrentList1">
    <w:name w:val="Current List1"/>
    <w:uiPriority w:val="99"/>
    <w:rsid w:val="00420361"/>
    <w:pPr>
      <w:numPr>
        <w:numId w:val="2"/>
      </w:numPr>
    </w:pPr>
  </w:style>
  <w:style w:type="numbering" w:customStyle="1" w:styleId="CurrentList2">
    <w:name w:val="Current List2"/>
    <w:uiPriority w:val="99"/>
    <w:rsid w:val="00420361"/>
    <w:pPr>
      <w:numPr>
        <w:numId w:val="3"/>
      </w:numPr>
    </w:pPr>
  </w:style>
  <w:style w:type="paragraph" w:styleId="FootnoteText">
    <w:name w:val="footnote text"/>
    <w:basedOn w:val="Normal"/>
    <w:link w:val="FootnoteTextChar"/>
    <w:uiPriority w:val="99"/>
    <w:semiHidden/>
    <w:unhideWhenUsed/>
    <w:rsid w:val="00DC54DC"/>
    <w:pPr>
      <w:spacing w:after="0" w:line="240" w:lineRule="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semiHidden/>
    <w:rsid w:val="00DC54DC"/>
    <w:rPr>
      <w:rFonts w:asciiTheme="minorHAnsi" w:eastAsiaTheme="minorHAnsi" w:hAnsiTheme="minorHAnsi" w:cstheme="minorBidi"/>
      <w:lang w:eastAsia="en-US" w:bidi="ar-SA"/>
    </w:rPr>
  </w:style>
  <w:style w:type="character" w:styleId="FootnoteReference">
    <w:name w:val="footnote reference"/>
    <w:basedOn w:val="DefaultParagraphFont"/>
    <w:uiPriority w:val="99"/>
    <w:semiHidden/>
    <w:unhideWhenUsed/>
    <w:rsid w:val="00DC54DC"/>
    <w:rPr>
      <w:vertAlign w:val="superscript"/>
    </w:rPr>
  </w:style>
  <w:style w:type="paragraph" w:styleId="CommentText">
    <w:name w:val="annotation text"/>
    <w:basedOn w:val="Normal"/>
    <w:link w:val="CommentTextChar"/>
    <w:uiPriority w:val="99"/>
    <w:unhideWhenUsed/>
    <w:rsid w:val="00DC54DC"/>
    <w:pPr>
      <w:spacing w:after="0" w:line="240" w:lineRule="auto"/>
    </w:pPr>
    <w:rPr>
      <w:rFonts w:asciiTheme="minorHAnsi" w:eastAsiaTheme="minorHAnsi" w:hAnsiTheme="minorHAnsi" w:cstheme="minorBidi"/>
      <w:kern w:val="0"/>
      <w:sz w:val="20"/>
      <w:szCs w:val="20"/>
    </w:rPr>
  </w:style>
  <w:style w:type="character" w:customStyle="1" w:styleId="CommentTextChar">
    <w:name w:val="Comment Text Char"/>
    <w:basedOn w:val="DefaultParagraphFont"/>
    <w:link w:val="CommentText"/>
    <w:uiPriority w:val="99"/>
    <w:rsid w:val="00DC54DC"/>
    <w:rPr>
      <w:rFonts w:asciiTheme="minorHAnsi" w:eastAsiaTheme="minorHAnsi" w:hAnsiTheme="minorHAnsi" w:cstheme="minorBidi"/>
      <w:lang w:eastAsia="en-US" w:bidi="ar-SA"/>
    </w:rPr>
  </w:style>
  <w:style w:type="character" w:styleId="CommentReference">
    <w:name w:val="annotation reference"/>
    <w:basedOn w:val="DefaultParagraphFont"/>
    <w:uiPriority w:val="99"/>
    <w:semiHidden/>
    <w:unhideWhenUsed/>
    <w:rsid w:val="00DC54DC"/>
    <w:rPr>
      <w:sz w:val="16"/>
      <w:szCs w:val="16"/>
    </w:rPr>
  </w:style>
  <w:style w:type="character" w:styleId="UnresolvedMention">
    <w:name w:val="Unresolved Mention"/>
    <w:basedOn w:val="DefaultParagraphFont"/>
    <w:uiPriority w:val="99"/>
    <w:semiHidden/>
    <w:unhideWhenUsed/>
    <w:rsid w:val="009A6F9C"/>
    <w:rPr>
      <w:color w:val="605E5C"/>
      <w:shd w:val="clear" w:color="auto" w:fill="E1DFDD"/>
    </w:rPr>
  </w:style>
  <w:style w:type="numbering" w:customStyle="1" w:styleId="CurrentList3">
    <w:name w:val="Current List3"/>
    <w:uiPriority w:val="99"/>
    <w:rsid w:val="00773CF4"/>
    <w:pPr>
      <w:numPr>
        <w:numId w:val="32"/>
      </w:numPr>
    </w:pPr>
  </w:style>
  <w:style w:type="character" w:customStyle="1" w:styleId="Heading9Char">
    <w:name w:val="Heading 9 Char"/>
    <w:basedOn w:val="DefaultParagraphFont"/>
    <w:link w:val="Heading9"/>
    <w:uiPriority w:val="9"/>
    <w:rsid w:val="00773CF4"/>
    <w:rPr>
      <w:rFonts w:ascii="Avenir Next LT Pro" w:eastAsiaTheme="majorEastAsia" w:hAnsi="Avenir Next LT Pro" w:cstheme="majorBidi"/>
      <w:iCs/>
      <w:color w:val="272727" w:themeColor="text1" w:themeTint="D8"/>
      <w:kern w:val="2"/>
      <w:szCs w:val="21"/>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sa/Library/CloudStorage/OneDrive-TheSalvationArmy/Communications/Territorial%20and%20Governance/Jesus%20Centred/_DELIVERABLES/Mission%20Resources/Templates/JCSLHR%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e36264-b76b-4546-857f-03fce5c6ba07">
      <Terms xmlns="http://schemas.microsoft.com/office/infopath/2007/PartnerControls"/>
    </lcf76f155ced4ddcb4097134ff3c332f>
    <TaxCatchAll xmlns="7357dd1f-699d-4d79-9a3b-b8d4e997a419" xsi:nil="true"/>
    <_Flow_SignoffStatus xmlns="b7e36264-b76b-4546-857f-03fce5c6ba07" xsi:nil="true"/>
  </documentManagement>
</p:properties>
</file>

<file path=customXml/itemProps1.xml><?xml version="1.0" encoding="utf-8"?>
<ds:datastoreItem xmlns:ds="http://schemas.openxmlformats.org/officeDocument/2006/customXml" ds:itemID="{100730D6-60F0-46E2-B640-788295CF9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2122E-B7ED-764C-A134-67927AAF0B1A}">
  <ds:schemaRefs>
    <ds:schemaRef ds:uri="http://schemas.openxmlformats.org/officeDocument/2006/bibliography"/>
  </ds:schemaRefs>
</ds:datastoreItem>
</file>

<file path=customXml/itemProps3.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4.xml><?xml version="1.0" encoding="utf-8"?>
<ds:datastoreItem xmlns:ds="http://schemas.openxmlformats.org/officeDocument/2006/customXml" ds:itemID="{63E15C0C-953B-4B70-91B8-35428EF74E7A}">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docProps/app.xml><?xml version="1.0" encoding="utf-8"?>
<Properties xmlns="http://schemas.openxmlformats.org/officeDocument/2006/extended-properties" xmlns:vt="http://schemas.openxmlformats.org/officeDocument/2006/docPropsVTypes">
  <Template>JCSLHR Word Template.dotx</Template>
  <TotalTime>21</TotalTime>
  <Pages>5</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Anna Bramble</cp:lastModifiedBy>
  <cp:revision>19</cp:revision>
  <cp:lastPrinted>2024-06-06T22:22:00Z</cp:lastPrinted>
  <dcterms:created xsi:type="dcterms:W3CDTF">2024-06-06T22:27:00Z</dcterms:created>
  <dcterms:modified xsi:type="dcterms:W3CDTF">2024-06-07T05:51:00Z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0x0101004691BCA6D8AA77429955ABA0D02FE207</vt:lpwstr>
  </property>
</Properties>
</file>